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AE122" w14:textId="5AE23EA5" w:rsidR="00ED2A01" w:rsidRPr="001B519E" w:rsidRDefault="00ED2A01" w:rsidP="001B519E">
      <w:pPr>
        <w:pStyle w:val="Heading1"/>
      </w:pPr>
      <w:r w:rsidRPr="001B519E">
        <w:t>Allen E. Paulson College of Engineering and Computing</w:t>
      </w:r>
    </w:p>
    <w:p w14:paraId="241BA6A7" w14:textId="77777777" w:rsidR="00ED2A01" w:rsidRPr="001B519E" w:rsidRDefault="00ED2A01" w:rsidP="001B519E">
      <w:pPr>
        <w:pStyle w:val="Heading1"/>
      </w:pPr>
      <w:r w:rsidRPr="001B519E">
        <w:t>Department of Electrical and Computer Engineering</w:t>
      </w:r>
    </w:p>
    <w:p w14:paraId="53D50B37" w14:textId="3B9C98B9" w:rsidR="00ED2A01" w:rsidRPr="001B519E" w:rsidRDefault="0020028C" w:rsidP="001B519E">
      <w:pPr>
        <w:pStyle w:val="Heading1"/>
      </w:pPr>
      <w:r>
        <w:t>Fall</w:t>
      </w:r>
      <w:r w:rsidR="002F6739">
        <w:t xml:space="preserve"> 2022</w:t>
      </w:r>
    </w:p>
    <w:p w14:paraId="46111033" w14:textId="77777777" w:rsidR="000E1F44" w:rsidRDefault="000E1F44" w:rsidP="000E1F44"/>
    <w:p w14:paraId="250CDF5F" w14:textId="77777777" w:rsidR="005517BD" w:rsidRDefault="005517BD" w:rsidP="005517BD">
      <w:pPr>
        <w:pStyle w:val="Heading2"/>
      </w:pPr>
      <w:r w:rsidRPr="00F05856">
        <w:t>ENGR 23</w:t>
      </w:r>
      <w:r>
        <w:t>23</w:t>
      </w:r>
      <w:r w:rsidRPr="00F05856">
        <w:t xml:space="preserve"> - </w:t>
      </w:r>
      <w:r>
        <w:t>Digital Design Lab</w:t>
      </w:r>
    </w:p>
    <w:p w14:paraId="06AD3263" w14:textId="77777777" w:rsidR="000E1F44" w:rsidRDefault="000E1F44" w:rsidP="000E1F44">
      <w:r>
        <w:t xml:space="preserve">Adjustments to the schedule may be necessary and will be made at the instructor’s discretion. </w:t>
      </w:r>
    </w:p>
    <w:p w14:paraId="38F2435C" w14:textId="1A5D7CE8" w:rsidR="002F6739" w:rsidRDefault="002F6739" w:rsidP="000E1F44"/>
    <w:p w14:paraId="01753038" w14:textId="52B9FCD5" w:rsidR="005517BD" w:rsidRDefault="005517BD" w:rsidP="005517BD">
      <w:r>
        <w:t xml:space="preserve">Background is from </w:t>
      </w:r>
      <w:r w:rsidR="0085196B">
        <w:t xml:space="preserve">course website and </w:t>
      </w:r>
      <w:r>
        <w:t>course handouts in Folio unless otherwise noted and should be completed prior to coming to class/lab.</w:t>
      </w:r>
    </w:p>
    <w:p w14:paraId="5F53C50B" w14:textId="77777777" w:rsidR="006E0C6B" w:rsidRDefault="006E0C6B" w:rsidP="005517BD"/>
    <w:p w14:paraId="4627E962" w14:textId="0C2DC58C" w:rsidR="006E0C6B" w:rsidRDefault="006E0C6B" w:rsidP="005517BD">
      <w:r>
        <w:t>The entire lab manual will be found in the following url:</w:t>
      </w:r>
    </w:p>
    <w:p w14:paraId="4A1AA878" w14:textId="17164364" w:rsidR="006E0C6B" w:rsidRPr="006E0C6B" w:rsidRDefault="006E0C6B" w:rsidP="005517BD">
      <w:pPr>
        <w:rPr>
          <w:color w:val="943634" w:themeColor="accent2" w:themeShade="BF"/>
        </w:rPr>
      </w:pPr>
      <w:r w:rsidRPr="006E0C6B">
        <w:rPr>
          <w:rFonts w:ascii="Arial" w:hAnsi="Arial"/>
          <w:color w:val="943634" w:themeColor="accent2" w:themeShade="BF"/>
          <w:sz w:val="22"/>
          <w:szCs w:val="22"/>
        </w:rPr>
        <w:t>https://sites.google.com/georgiasouthern.edu/digitaldesign/</w:t>
      </w:r>
    </w:p>
    <w:p w14:paraId="7E6EF335" w14:textId="77777777" w:rsidR="005517BD" w:rsidRDefault="005517BD" w:rsidP="000E1F44"/>
    <w:p w14:paraId="4B2CFBE7" w14:textId="77777777" w:rsidR="000E1F44" w:rsidRDefault="000E1F44" w:rsidP="000E1F44">
      <w:pPr>
        <w:pStyle w:val="Heading2"/>
      </w:pPr>
      <w:r>
        <w:t>Course Work</w:t>
      </w:r>
    </w:p>
    <w:p w14:paraId="3C1122EE" w14:textId="5F27ABF6" w:rsidR="00C25F9A" w:rsidRDefault="004006D0" w:rsidP="003855D4">
      <w:hyperlink r:id="rId7" w:history="1">
        <w:r w:rsidRPr="004006D0">
          <w:rPr>
            <w:rStyle w:val="Hyperlink"/>
          </w:rPr>
          <w:t>Lab 1</w:t>
        </w:r>
      </w:hyperlink>
      <w:r w:rsidR="003855D4">
        <w:t xml:space="preserve">, </w:t>
      </w:r>
      <w:r w:rsidR="00AC02D4">
        <w:t xml:space="preserve">Introduction to </w:t>
      </w:r>
      <w:r w:rsidR="003855D4">
        <w:t>Computer Aided Design</w:t>
      </w:r>
      <w:r w:rsidR="006E0C6B">
        <w:t xml:space="preserve"> </w:t>
      </w:r>
    </w:p>
    <w:p w14:paraId="2315A7BC" w14:textId="77777777" w:rsidR="006E0C6B" w:rsidRDefault="006E0C6B" w:rsidP="003855D4"/>
    <w:p w14:paraId="1BF64F81" w14:textId="7AA97ED1" w:rsidR="00C25F9A" w:rsidRDefault="004006D0" w:rsidP="003855D4">
      <w:hyperlink r:id="rId8" w:history="1">
        <w:r w:rsidRPr="004006D0">
          <w:rPr>
            <w:rStyle w:val="Hyperlink"/>
          </w:rPr>
          <w:t>Lab 2</w:t>
        </w:r>
      </w:hyperlink>
      <w:r w:rsidR="00C25F9A">
        <w:t xml:space="preserve">, </w:t>
      </w:r>
      <w:r w:rsidR="00F2302E">
        <w:t>Combinational Circuit Design</w:t>
      </w:r>
      <w:r w:rsidR="00C25F9A">
        <w:t xml:space="preserve"> using VHDL</w:t>
      </w:r>
      <w:r w:rsidR="006E0C6B">
        <w:t xml:space="preserve"> </w:t>
      </w:r>
    </w:p>
    <w:p w14:paraId="7B2D6F77" w14:textId="77777777" w:rsidR="006E0C6B" w:rsidRDefault="006E0C6B" w:rsidP="003855D4"/>
    <w:p w14:paraId="3524CC36" w14:textId="2A6AB69C" w:rsidR="006B3EE1" w:rsidRDefault="004006D0" w:rsidP="003855D4">
      <w:hyperlink r:id="rId9" w:history="1">
        <w:r w:rsidRPr="004006D0">
          <w:rPr>
            <w:rStyle w:val="Hyperlink"/>
          </w:rPr>
          <w:t>Lab 3</w:t>
        </w:r>
      </w:hyperlink>
      <w:r w:rsidR="006B3EE1">
        <w:t>,</w:t>
      </w:r>
      <w:r w:rsidR="004202DE">
        <w:t xml:space="preserve"> </w:t>
      </w:r>
      <w:r w:rsidR="006B3EE1">
        <w:t>Combinational Circuit Realization using Discrete Logic</w:t>
      </w:r>
    </w:p>
    <w:p w14:paraId="1EBD60E7" w14:textId="77777777" w:rsidR="006E0C6B" w:rsidRDefault="006E0C6B" w:rsidP="003855D4"/>
    <w:p w14:paraId="7204A390" w14:textId="6F7A363B" w:rsidR="006B3EE1" w:rsidRDefault="004006D0" w:rsidP="003855D4">
      <w:hyperlink r:id="rId10" w:history="1">
        <w:r w:rsidRPr="004006D0">
          <w:rPr>
            <w:rStyle w:val="Hyperlink"/>
          </w:rPr>
          <w:t>Lab 4</w:t>
        </w:r>
      </w:hyperlink>
      <w:r w:rsidR="006B3EE1">
        <w:t>, Digital Circuit Timing</w:t>
      </w:r>
    </w:p>
    <w:p w14:paraId="472A0339" w14:textId="77777777" w:rsidR="006E0C6B" w:rsidRDefault="006E0C6B" w:rsidP="003855D4"/>
    <w:p w14:paraId="53567BAC" w14:textId="6B6A492A" w:rsidR="006B3EE1" w:rsidRDefault="004006D0" w:rsidP="003855D4">
      <w:hyperlink r:id="rId11" w:history="1">
        <w:r w:rsidRPr="004006D0">
          <w:rPr>
            <w:rStyle w:val="Hyperlink"/>
          </w:rPr>
          <w:t>Lab 5</w:t>
        </w:r>
      </w:hyperlink>
      <w:r w:rsidR="006B3EE1">
        <w:t xml:space="preserve">, </w:t>
      </w:r>
      <w:r w:rsidR="006E0C6B">
        <w:t>State Machines</w:t>
      </w:r>
    </w:p>
    <w:p w14:paraId="70B9252B" w14:textId="77777777" w:rsidR="006E0C6B" w:rsidRDefault="006E0C6B" w:rsidP="003855D4"/>
    <w:p w14:paraId="638B4CD6" w14:textId="724776AC" w:rsidR="006B3EE1" w:rsidRDefault="004006D0" w:rsidP="003855D4">
      <w:hyperlink r:id="rId12" w:history="1">
        <w:r w:rsidRPr="004006D0">
          <w:rPr>
            <w:rStyle w:val="Hyperlink"/>
          </w:rPr>
          <w:t>Lab 6</w:t>
        </w:r>
      </w:hyperlink>
      <w:r w:rsidR="006B3EE1">
        <w:t xml:space="preserve">, </w:t>
      </w:r>
      <w:r w:rsidR="006E0C6B">
        <w:t>State Machine Design and Testing</w:t>
      </w:r>
    </w:p>
    <w:p w14:paraId="4DDE8A42" w14:textId="77777777" w:rsidR="006E0C6B" w:rsidRDefault="006E0C6B" w:rsidP="003855D4"/>
    <w:p w14:paraId="2E1EB133" w14:textId="4BF1F125" w:rsidR="006B3EE1" w:rsidRDefault="004006D0" w:rsidP="003855D4">
      <w:hyperlink r:id="rId13" w:history="1">
        <w:r w:rsidRPr="004006D0">
          <w:rPr>
            <w:rStyle w:val="Hyperlink"/>
          </w:rPr>
          <w:t>Lab 7</w:t>
        </w:r>
      </w:hyperlink>
      <w:r w:rsidR="006B3EE1">
        <w:t>, Practical Application of State Machines</w:t>
      </w:r>
    </w:p>
    <w:p w14:paraId="37CB8A17" w14:textId="77777777" w:rsidR="006E0C6B" w:rsidRDefault="006E0C6B" w:rsidP="003855D4"/>
    <w:p w14:paraId="63DE6BF8" w14:textId="6D6ADDCA" w:rsidR="006B3EE1" w:rsidRDefault="006B3EE1" w:rsidP="003855D4">
      <w:r>
        <w:t>Ethics</w:t>
      </w:r>
    </w:p>
    <w:p w14:paraId="18CEA804" w14:textId="5B7ED5E8" w:rsidR="003F28DD" w:rsidRDefault="003F28DD" w:rsidP="003855D4">
      <w:r>
        <w:t>Written and Practical Exams</w:t>
      </w:r>
    </w:p>
    <w:p w14:paraId="3C1D2C1B" w14:textId="6AF7A873" w:rsidR="00BE51A5" w:rsidRDefault="006B3EE1" w:rsidP="002F5A2B">
      <w:r>
        <w:t>Design project</w:t>
      </w:r>
    </w:p>
    <w:p w14:paraId="0109A1BC" w14:textId="77777777" w:rsidR="00BE51A5" w:rsidRPr="00674287" w:rsidRDefault="00BE51A5" w:rsidP="002F5A2B"/>
    <w:tbl>
      <w:tblPr>
        <w:tblStyle w:val="TableGrid"/>
        <w:tblW w:w="9833" w:type="dxa"/>
        <w:tblInd w:w="-5" w:type="dxa"/>
        <w:tblLook w:val="0620" w:firstRow="1" w:lastRow="0" w:firstColumn="0" w:lastColumn="0" w:noHBand="1" w:noVBand="1"/>
      </w:tblPr>
      <w:tblGrid>
        <w:gridCol w:w="1620"/>
        <w:gridCol w:w="3240"/>
        <w:gridCol w:w="3060"/>
        <w:gridCol w:w="1913"/>
      </w:tblGrid>
      <w:tr w:rsidR="002F5A2B" w14:paraId="548FA5B8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6DF2D406" w14:textId="77777777" w:rsidR="002F5A2B" w:rsidRDefault="002F5A2B" w:rsidP="004A4179">
            <w:pPr>
              <w:pStyle w:val="Columnheading"/>
              <w:jc w:val="center"/>
            </w:pPr>
            <w:r>
              <w:t>Day/Date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17BCDD33" w14:textId="77777777" w:rsidR="002F5A2B" w:rsidRDefault="002F5A2B" w:rsidP="004A4179">
            <w:pPr>
              <w:pStyle w:val="Columnheading"/>
              <w:jc w:val="center"/>
            </w:pPr>
            <w:r>
              <w:t>Topics</w:t>
            </w:r>
          </w:p>
        </w:tc>
        <w:tc>
          <w:tcPr>
            <w:tcW w:w="3060" w:type="dxa"/>
            <w:shd w:val="clear" w:color="auto" w:fill="FDE9D9" w:themeFill="accent6" w:themeFillTint="33"/>
          </w:tcPr>
          <w:p w14:paraId="437E9A1C" w14:textId="77777777" w:rsidR="002F5A2B" w:rsidRDefault="002F5A2B" w:rsidP="004A4179">
            <w:pPr>
              <w:pStyle w:val="Columnheading"/>
              <w:jc w:val="center"/>
            </w:pPr>
            <w:r>
              <w:t>Background</w:t>
            </w:r>
          </w:p>
        </w:tc>
        <w:tc>
          <w:tcPr>
            <w:tcW w:w="1913" w:type="dxa"/>
            <w:shd w:val="clear" w:color="auto" w:fill="FDE9D9" w:themeFill="accent6" w:themeFillTint="33"/>
          </w:tcPr>
          <w:p w14:paraId="6AEB00EE" w14:textId="77777777" w:rsidR="002F5A2B" w:rsidRDefault="002F5A2B" w:rsidP="004A4179">
            <w:pPr>
              <w:pStyle w:val="Columnheading"/>
              <w:jc w:val="center"/>
            </w:pPr>
            <w:r>
              <w:t>Assignments</w:t>
            </w:r>
          </w:p>
        </w:tc>
      </w:tr>
      <w:tr w:rsidR="002F5A2B" w14:paraId="2D816415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25D5560B" w14:textId="77777777" w:rsidR="002F5A2B" w:rsidRDefault="002F5A2B" w:rsidP="004A4179">
            <w:pPr>
              <w:pStyle w:val="Columnheading"/>
            </w:pPr>
            <w:r>
              <w:t>Week 1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0452A171" w14:textId="77777777" w:rsidR="002F5A2B" w:rsidRDefault="002F5A2B" w:rsidP="004A4179">
            <w:pPr>
              <w:pStyle w:val="Columnheading"/>
              <w:jc w:val="center"/>
            </w:pPr>
          </w:p>
        </w:tc>
        <w:tc>
          <w:tcPr>
            <w:tcW w:w="3060" w:type="dxa"/>
            <w:shd w:val="clear" w:color="auto" w:fill="FDE9D9" w:themeFill="accent6" w:themeFillTint="33"/>
          </w:tcPr>
          <w:p w14:paraId="71081D6D" w14:textId="77777777" w:rsidR="002F5A2B" w:rsidRDefault="002F5A2B" w:rsidP="004A4179">
            <w:pPr>
              <w:pStyle w:val="Columnheading"/>
              <w:jc w:val="center"/>
            </w:pPr>
          </w:p>
        </w:tc>
        <w:tc>
          <w:tcPr>
            <w:tcW w:w="1913" w:type="dxa"/>
            <w:shd w:val="clear" w:color="auto" w:fill="FDE9D9" w:themeFill="accent6" w:themeFillTint="33"/>
          </w:tcPr>
          <w:p w14:paraId="5F5DD356" w14:textId="77777777" w:rsidR="002F5A2B" w:rsidRDefault="002F5A2B" w:rsidP="004A4179">
            <w:pPr>
              <w:pStyle w:val="Columnheading"/>
              <w:jc w:val="center"/>
            </w:pPr>
          </w:p>
        </w:tc>
      </w:tr>
      <w:tr w:rsidR="001C7578" w14:paraId="501DDC42" w14:textId="77777777" w:rsidTr="004A4179">
        <w:tc>
          <w:tcPr>
            <w:tcW w:w="1620" w:type="dxa"/>
          </w:tcPr>
          <w:p w14:paraId="4F18CA03" w14:textId="77777777" w:rsidR="001C7578" w:rsidRDefault="001C7578" w:rsidP="001C7578">
            <w:r>
              <w:t>Thursday</w:t>
            </w:r>
          </w:p>
          <w:p w14:paraId="48302652" w14:textId="7F58964D" w:rsidR="001C7578" w:rsidRDefault="001C7578" w:rsidP="001C7578">
            <w:r>
              <w:t>August 11</w:t>
            </w:r>
          </w:p>
        </w:tc>
        <w:tc>
          <w:tcPr>
            <w:tcW w:w="3240" w:type="dxa"/>
          </w:tcPr>
          <w:p w14:paraId="577D602E" w14:textId="77777777" w:rsidR="00BE51A5" w:rsidRDefault="00BE51A5" w:rsidP="00BE51A5">
            <w:r>
              <w:t>Course overview</w:t>
            </w:r>
          </w:p>
          <w:p w14:paraId="7A3AF346" w14:textId="7FDFAA76" w:rsidR="001C7578" w:rsidRPr="000010C1" w:rsidRDefault="00BE51A5" w:rsidP="00BE51A5">
            <w:r>
              <w:t>Lab equipment and safety</w:t>
            </w:r>
          </w:p>
        </w:tc>
        <w:tc>
          <w:tcPr>
            <w:tcW w:w="3060" w:type="dxa"/>
          </w:tcPr>
          <w:p w14:paraId="38AC3AE1" w14:textId="4DFEBC3D" w:rsidR="001C7578" w:rsidRDefault="001C7578" w:rsidP="001C7578"/>
        </w:tc>
        <w:tc>
          <w:tcPr>
            <w:tcW w:w="1913" w:type="dxa"/>
          </w:tcPr>
          <w:p w14:paraId="425BA035" w14:textId="79E056D0" w:rsidR="001C7578" w:rsidRDefault="00BE51A5" w:rsidP="001C7578">
            <w:r>
              <w:t>Install Altera Quartus v18.1</w:t>
            </w:r>
          </w:p>
        </w:tc>
      </w:tr>
      <w:tr w:rsidR="001C7578" w14:paraId="64EC7ABF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2497A300" w14:textId="77777777" w:rsidR="001C7578" w:rsidRPr="005D28D9" w:rsidRDefault="001C7578" w:rsidP="001C7578">
            <w:pPr>
              <w:rPr>
                <w:b/>
              </w:rPr>
            </w:pPr>
            <w:r w:rsidRPr="005D28D9">
              <w:rPr>
                <w:b/>
              </w:rPr>
              <w:t>Week 2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6854F45D" w14:textId="77777777" w:rsidR="001C7578" w:rsidRDefault="001C7578" w:rsidP="001C7578"/>
        </w:tc>
        <w:tc>
          <w:tcPr>
            <w:tcW w:w="3060" w:type="dxa"/>
            <w:shd w:val="clear" w:color="auto" w:fill="FDE9D9" w:themeFill="accent6" w:themeFillTint="33"/>
          </w:tcPr>
          <w:p w14:paraId="1E2F8AEC" w14:textId="77777777" w:rsidR="001C7578" w:rsidRDefault="001C7578" w:rsidP="001C7578"/>
        </w:tc>
        <w:tc>
          <w:tcPr>
            <w:tcW w:w="1913" w:type="dxa"/>
            <w:shd w:val="clear" w:color="auto" w:fill="FDE9D9" w:themeFill="accent6" w:themeFillTint="33"/>
          </w:tcPr>
          <w:p w14:paraId="20F1523C" w14:textId="77777777" w:rsidR="001C7578" w:rsidRDefault="001C7578" w:rsidP="001C7578"/>
        </w:tc>
      </w:tr>
      <w:tr w:rsidR="001C7578" w14:paraId="6A3F79E3" w14:textId="77777777" w:rsidTr="004A4179">
        <w:tc>
          <w:tcPr>
            <w:tcW w:w="1620" w:type="dxa"/>
          </w:tcPr>
          <w:p w14:paraId="5F2DDF01" w14:textId="77777777" w:rsidR="001C7578" w:rsidRDefault="001C7578" w:rsidP="001C7578">
            <w:r>
              <w:t>Tuesday</w:t>
            </w:r>
          </w:p>
          <w:p w14:paraId="7DD11F99" w14:textId="6DD83E58" w:rsidR="001C7578" w:rsidRDefault="001C7578" w:rsidP="001C7578">
            <w:r>
              <w:t>August 16</w:t>
            </w:r>
          </w:p>
        </w:tc>
        <w:tc>
          <w:tcPr>
            <w:tcW w:w="3240" w:type="dxa"/>
          </w:tcPr>
          <w:p w14:paraId="5AB6228C" w14:textId="14047BF0" w:rsidR="001C7578" w:rsidRDefault="004B1720" w:rsidP="001C7578">
            <w:r>
              <w:t>Intel Quartus, schematic designs</w:t>
            </w:r>
            <w:r w:rsidR="00376C82">
              <w:t>, programming FPLDs</w:t>
            </w:r>
          </w:p>
        </w:tc>
        <w:tc>
          <w:tcPr>
            <w:tcW w:w="3060" w:type="dxa"/>
          </w:tcPr>
          <w:p w14:paraId="0B9C8857" w14:textId="2E18956C" w:rsidR="001C7578" w:rsidRDefault="001C7578" w:rsidP="001C7578"/>
        </w:tc>
        <w:tc>
          <w:tcPr>
            <w:tcW w:w="1913" w:type="dxa"/>
          </w:tcPr>
          <w:p w14:paraId="0F271AE5" w14:textId="0308DD26" w:rsidR="001C7578" w:rsidRDefault="004B1720" w:rsidP="001C7578">
            <w:r>
              <w:t>Lab 1 prelab</w:t>
            </w:r>
          </w:p>
        </w:tc>
      </w:tr>
      <w:tr w:rsidR="00F105E3" w14:paraId="3956B690" w14:textId="77777777" w:rsidTr="004A4179">
        <w:tc>
          <w:tcPr>
            <w:tcW w:w="1620" w:type="dxa"/>
          </w:tcPr>
          <w:p w14:paraId="2033EA3C" w14:textId="77777777" w:rsidR="00F105E3" w:rsidRDefault="00F105E3" w:rsidP="00F105E3">
            <w:r>
              <w:t>Thursday</w:t>
            </w:r>
          </w:p>
          <w:p w14:paraId="02ADC170" w14:textId="56B5AF32" w:rsidR="00F105E3" w:rsidRDefault="00F105E3" w:rsidP="00F105E3">
            <w:r>
              <w:t>August 18</w:t>
            </w:r>
          </w:p>
        </w:tc>
        <w:tc>
          <w:tcPr>
            <w:tcW w:w="3240" w:type="dxa"/>
          </w:tcPr>
          <w:p w14:paraId="5EE29DA8" w14:textId="71F116B8" w:rsidR="00F105E3" w:rsidRDefault="008008F9" w:rsidP="00F105E3">
            <w:r>
              <w:t>Lab 1</w:t>
            </w:r>
          </w:p>
        </w:tc>
        <w:tc>
          <w:tcPr>
            <w:tcW w:w="3060" w:type="dxa"/>
          </w:tcPr>
          <w:p w14:paraId="11A9B94C" w14:textId="443A83DA" w:rsidR="00F105E3" w:rsidRDefault="00F105E3" w:rsidP="00F105E3"/>
        </w:tc>
        <w:tc>
          <w:tcPr>
            <w:tcW w:w="1913" w:type="dxa"/>
          </w:tcPr>
          <w:p w14:paraId="37364DE2" w14:textId="63453DE5" w:rsidR="00F105E3" w:rsidRDefault="00F105E3" w:rsidP="00F105E3"/>
        </w:tc>
      </w:tr>
      <w:tr w:rsidR="00F105E3" w14:paraId="47525A1A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4EA67586" w14:textId="77777777" w:rsidR="00F105E3" w:rsidRPr="005D28D9" w:rsidRDefault="00F105E3" w:rsidP="00F105E3">
            <w:pPr>
              <w:rPr>
                <w:b/>
              </w:rPr>
            </w:pPr>
            <w:r>
              <w:rPr>
                <w:b/>
              </w:rPr>
              <w:t>Week 3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62F76CE5" w14:textId="77777777" w:rsidR="00F105E3" w:rsidRDefault="00F105E3" w:rsidP="00F105E3"/>
        </w:tc>
        <w:tc>
          <w:tcPr>
            <w:tcW w:w="3060" w:type="dxa"/>
            <w:shd w:val="clear" w:color="auto" w:fill="FDE9D9" w:themeFill="accent6" w:themeFillTint="33"/>
          </w:tcPr>
          <w:p w14:paraId="49197784" w14:textId="77777777" w:rsidR="00F105E3" w:rsidRDefault="00F105E3" w:rsidP="00F105E3"/>
        </w:tc>
        <w:tc>
          <w:tcPr>
            <w:tcW w:w="1913" w:type="dxa"/>
            <w:shd w:val="clear" w:color="auto" w:fill="FDE9D9" w:themeFill="accent6" w:themeFillTint="33"/>
          </w:tcPr>
          <w:p w14:paraId="710AD320" w14:textId="77777777" w:rsidR="00F105E3" w:rsidRDefault="00F105E3" w:rsidP="00F105E3"/>
        </w:tc>
      </w:tr>
      <w:tr w:rsidR="007D5BAD" w14:paraId="57F70EE2" w14:textId="77777777" w:rsidTr="004A4179">
        <w:tc>
          <w:tcPr>
            <w:tcW w:w="1620" w:type="dxa"/>
          </w:tcPr>
          <w:p w14:paraId="3D576B71" w14:textId="77777777" w:rsidR="007D5BAD" w:rsidRDefault="007D5BAD" w:rsidP="007D5BAD">
            <w:r>
              <w:t>Tuesday</w:t>
            </w:r>
          </w:p>
          <w:p w14:paraId="5DC19947" w14:textId="596C3565" w:rsidR="007D5BAD" w:rsidRDefault="007D5BAD" w:rsidP="007D5BAD">
            <w:r>
              <w:lastRenderedPageBreak/>
              <w:t>August 23</w:t>
            </w:r>
          </w:p>
        </w:tc>
        <w:tc>
          <w:tcPr>
            <w:tcW w:w="3240" w:type="dxa"/>
          </w:tcPr>
          <w:p w14:paraId="672220B7" w14:textId="3A9A2D8D" w:rsidR="007D5BAD" w:rsidRDefault="004202DE" w:rsidP="007D5BAD">
            <w:r>
              <w:lastRenderedPageBreak/>
              <w:t>VHDL</w:t>
            </w:r>
          </w:p>
        </w:tc>
        <w:tc>
          <w:tcPr>
            <w:tcW w:w="3060" w:type="dxa"/>
          </w:tcPr>
          <w:p w14:paraId="234E0A36" w14:textId="3FDA8FDC" w:rsidR="007D5BAD" w:rsidRDefault="007D5BAD" w:rsidP="007D5BAD"/>
        </w:tc>
        <w:tc>
          <w:tcPr>
            <w:tcW w:w="1913" w:type="dxa"/>
          </w:tcPr>
          <w:p w14:paraId="03EA8B85" w14:textId="4FB9B734" w:rsidR="007D5BAD" w:rsidRDefault="008008F9" w:rsidP="007D5BAD">
            <w:r>
              <w:t>Lab 2 prelab</w:t>
            </w:r>
          </w:p>
        </w:tc>
      </w:tr>
      <w:tr w:rsidR="007D5BAD" w14:paraId="29321270" w14:textId="77777777" w:rsidTr="004A4179">
        <w:tc>
          <w:tcPr>
            <w:tcW w:w="1620" w:type="dxa"/>
          </w:tcPr>
          <w:p w14:paraId="3C02DC54" w14:textId="77777777" w:rsidR="007D5BAD" w:rsidRDefault="007D5BAD" w:rsidP="007D5BAD">
            <w:r>
              <w:t>Thursday</w:t>
            </w:r>
          </w:p>
          <w:p w14:paraId="54CB4F64" w14:textId="5BFF7A54" w:rsidR="007D5BAD" w:rsidRDefault="007D5BAD" w:rsidP="007D5BAD">
            <w:r>
              <w:t>August 25</w:t>
            </w:r>
          </w:p>
        </w:tc>
        <w:tc>
          <w:tcPr>
            <w:tcW w:w="3240" w:type="dxa"/>
          </w:tcPr>
          <w:p w14:paraId="16B1971B" w14:textId="28A02A34" w:rsidR="007D5BAD" w:rsidRDefault="008008F9" w:rsidP="007D5BAD">
            <w:r>
              <w:t>Lab 2</w:t>
            </w:r>
          </w:p>
        </w:tc>
        <w:tc>
          <w:tcPr>
            <w:tcW w:w="3060" w:type="dxa"/>
          </w:tcPr>
          <w:p w14:paraId="06BBEE4D" w14:textId="1BAE6D6E" w:rsidR="007D5BAD" w:rsidRDefault="007D5BAD" w:rsidP="007D5BAD"/>
        </w:tc>
        <w:tc>
          <w:tcPr>
            <w:tcW w:w="1913" w:type="dxa"/>
          </w:tcPr>
          <w:p w14:paraId="72B1C727" w14:textId="698E039A" w:rsidR="007D5BAD" w:rsidRDefault="008008F9" w:rsidP="007D5BAD">
            <w:r>
              <w:t>Lab 1 results</w:t>
            </w:r>
          </w:p>
        </w:tc>
      </w:tr>
      <w:tr w:rsidR="007D5BAD" w14:paraId="1A657AA8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00FA227E" w14:textId="77777777" w:rsidR="007D5BAD" w:rsidRDefault="007D5BAD" w:rsidP="007D5BAD">
            <w:r>
              <w:rPr>
                <w:b/>
              </w:rPr>
              <w:t>Week 4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1709DA0C" w14:textId="77777777" w:rsidR="007D5BAD" w:rsidRDefault="007D5BAD" w:rsidP="007D5BAD"/>
        </w:tc>
        <w:tc>
          <w:tcPr>
            <w:tcW w:w="3060" w:type="dxa"/>
            <w:shd w:val="clear" w:color="auto" w:fill="FDE9D9" w:themeFill="accent6" w:themeFillTint="33"/>
          </w:tcPr>
          <w:p w14:paraId="6FFEC085" w14:textId="77777777" w:rsidR="007D5BAD" w:rsidRDefault="007D5BAD" w:rsidP="007D5BAD"/>
        </w:tc>
        <w:tc>
          <w:tcPr>
            <w:tcW w:w="1913" w:type="dxa"/>
            <w:shd w:val="clear" w:color="auto" w:fill="FDE9D9" w:themeFill="accent6" w:themeFillTint="33"/>
          </w:tcPr>
          <w:p w14:paraId="1B2CA292" w14:textId="77777777" w:rsidR="007D5BAD" w:rsidRDefault="007D5BAD" w:rsidP="007D5BAD"/>
        </w:tc>
      </w:tr>
      <w:tr w:rsidR="00596200" w14:paraId="258ED1AB" w14:textId="77777777" w:rsidTr="004A4179">
        <w:tc>
          <w:tcPr>
            <w:tcW w:w="1620" w:type="dxa"/>
          </w:tcPr>
          <w:p w14:paraId="421F3AAD" w14:textId="77777777" w:rsidR="00596200" w:rsidRDefault="00596200" w:rsidP="00596200">
            <w:r>
              <w:t>Tuesday</w:t>
            </w:r>
          </w:p>
          <w:p w14:paraId="431AC8CD" w14:textId="56A98201" w:rsidR="00596200" w:rsidRDefault="00596200" w:rsidP="00596200">
            <w:r>
              <w:t>August 30</w:t>
            </w:r>
          </w:p>
        </w:tc>
        <w:tc>
          <w:tcPr>
            <w:tcW w:w="3240" w:type="dxa"/>
          </w:tcPr>
          <w:p w14:paraId="75964506" w14:textId="0071102F" w:rsidR="00596200" w:rsidRDefault="00596200" w:rsidP="00596200">
            <w:r>
              <w:t>Datasheets, protoboards, combinational circuit design and testing</w:t>
            </w:r>
          </w:p>
        </w:tc>
        <w:tc>
          <w:tcPr>
            <w:tcW w:w="3060" w:type="dxa"/>
          </w:tcPr>
          <w:p w14:paraId="3CDA8C20" w14:textId="57686EBA" w:rsidR="00596200" w:rsidRDefault="00596200" w:rsidP="00596200"/>
        </w:tc>
        <w:tc>
          <w:tcPr>
            <w:tcW w:w="1913" w:type="dxa"/>
          </w:tcPr>
          <w:p w14:paraId="273E8C08" w14:textId="7D4FFDAD" w:rsidR="00596200" w:rsidRDefault="00596200" w:rsidP="00596200">
            <w:r>
              <w:t>Lab 3 prelab</w:t>
            </w:r>
          </w:p>
        </w:tc>
      </w:tr>
      <w:tr w:rsidR="00596200" w14:paraId="01731388" w14:textId="77777777" w:rsidTr="004A4179">
        <w:tc>
          <w:tcPr>
            <w:tcW w:w="1620" w:type="dxa"/>
          </w:tcPr>
          <w:p w14:paraId="730E60E3" w14:textId="77777777" w:rsidR="00596200" w:rsidRDefault="00596200" w:rsidP="00596200">
            <w:r>
              <w:t>Thursday</w:t>
            </w:r>
          </w:p>
          <w:p w14:paraId="09A7E785" w14:textId="20FC582F" w:rsidR="00596200" w:rsidRDefault="00596200" w:rsidP="00596200">
            <w:r>
              <w:t>September 1</w:t>
            </w:r>
          </w:p>
        </w:tc>
        <w:tc>
          <w:tcPr>
            <w:tcW w:w="3240" w:type="dxa"/>
          </w:tcPr>
          <w:p w14:paraId="096980F5" w14:textId="28811E84" w:rsidR="00596200" w:rsidRDefault="00596200" w:rsidP="00596200">
            <w:r>
              <w:t>Lab 3</w:t>
            </w:r>
          </w:p>
        </w:tc>
        <w:tc>
          <w:tcPr>
            <w:tcW w:w="3060" w:type="dxa"/>
          </w:tcPr>
          <w:p w14:paraId="2F84EDDA" w14:textId="528EE9ED" w:rsidR="00596200" w:rsidRDefault="00596200" w:rsidP="00596200"/>
        </w:tc>
        <w:tc>
          <w:tcPr>
            <w:tcW w:w="1913" w:type="dxa"/>
          </w:tcPr>
          <w:p w14:paraId="19A59C8A" w14:textId="73790828" w:rsidR="00596200" w:rsidRDefault="00596200" w:rsidP="00596200">
            <w:r>
              <w:t>Lab 2 results</w:t>
            </w:r>
          </w:p>
        </w:tc>
      </w:tr>
      <w:tr w:rsidR="00596200" w14:paraId="4E8A0D4E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36C10121" w14:textId="77777777" w:rsidR="00596200" w:rsidRDefault="00596200" w:rsidP="00596200">
            <w:r>
              <w:rPr>
                <w:b/>
              </w:rPr>
              <w:t>Week 5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255515B9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4C2F2B21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4896716C" w14:textId="77777777" w:rsidR="00596200" w:rsidRDefault="00596200" w:rsidP="00596200"/>
        </w:tc>
      </w:tr>
      <w:tr w:rsidR="00596200" w14:paraId="2E69D1F6" w14:textId="77777777" w:rsidTr="004A4179">
        <w:tc>
          <w:tcPr>
            <w:tcW w:w="1620" w:type="dxa"/>
          </w:tcPr>
          <w:p w14:paraId="212D57B5" w14:textId="77777777" w:rsidR="00596200" w:rsidRDefault="00596200" w:rsidP="00596200">
            <w:r>
              <w:t>Tuesday</w:t>
            </w:r>
          </w:p>
          <w:p w14:paraId="638A8395" w14:textId="4C838AC3" w:rsidR="00596200" w:rsidRDefault="00596200" w:rsidP="00596200">
            <w:r>
              <w:t>September 6</w:t>
            </w:r>
          </w:p>
        </w:tc>
        <w:tc>
          <w:tcPr>
            <w:tcW w:w="3240" w:type="dxa"/>
            <w:shd w:val="clear" w:color="auto" w:fill="auto"/>
          </w:tcPr>
          <w:p w14:paraId="53E6DA3F" w14:textId="383123D2" w:rsidR="00596200" w:rsidRDefault="00596200" w:rsidP="00596200">
            <w:r>
              <w:t>Circuit timing, oscilloscope</w:t>
            </w:r>
          </w:p>
        </w:tc>
        <w:tc>
          <w:tcPr>
            <w:tcW w:w="3060" w:type="dxa"/>
          </w:tcPr>
          <w:p w14:paraId="3895C48B" w14:textId="54A5248A" w:rsidR="00596200" w:rsidRDefault="00596200" w:rsidP="00596200"/>
        </w:tc>
        <w:tc>
          <w:tcPr>
            <w:tcW w:w="1913" w:type="dxa"/>
          </w:tcPr>
          <w:p w14:paraId="64A1CE07" w14:textId="4FED63D8" w:rsidR="00596200" w:rsidRDefault="00596200" w:rsidP="00596200">
            <w:r>
              <w:t>Lab 4 prelab</w:t>
            </w:r>
          </w:p>
        </w:tc>
      </w:tr>
      <w:tr w:rsidR="00596200" w14:paraId="0B7B1A40" w14:textId="77777777" w:rsidTr="004A4179">
        <w:tc>
          <w:tcPr>
            <w:tcW w:w="1620" w:type="dxa"/>
          </w:tcPr>
          <w:p w14:paraId="7467A338" w14:textId="77777777" w:rsidR="00596200" w:rsidRDefault="00596200" w:rsidP="00596200">
            <w:r>
              <w:t>Thursday</w:t>
            </w:r>
          </w:p>
          <w:p w14:paraId="5D42F054" w14:textId="37C12490" w:rsidR="00596200" w:rsidRDefault="00596200" w:rsidP="00596200">
            <w:r>
              <w:t>September 8</w:t>
            </w:r>
          </w:p>
        </w:tc>
        <w:tc>
          <w:tcPr>
            <w:tcW w:w="3240" w:type="dxa"/>
          </w:tcPr>
          <w:p w14:paraId="6C0AB3E9" w14:textId="68EBA539" w:rsidR="00596200" w:rsidRDefault="00596200" w:rsidP="00596200">
            <w:pPr>
              <w:tabs>
                <w:tab w:val="left" w:pos="1020"/>
              </w:tabs>
            </w:pPr>
            <w:r>
              <w:t>Lab 4</w:t>
            </w:r>
          </w:p>
        </w:tc>
        <w:tc>
          <w:tcPr>
            <w:tcW w:w="3060" w:type="dxa"/>
          </w:tcPr>
          <w:p w14:paraId="71A4D2F9" w14:textId="2FDDB7A7" w:rsidR="00596200" w:rsidRDefault="00596200" w:rsidP="00596200"/>
        </w:tc>
        <w:tc>
          <w:tcPr>
            <w:tcW w:w="1913" w:type="dxa"/>
          </w:tcPr>
          <w:p w14:paraId="5B3E98DC" w14:textId="13666352" w:rsidR="00596200" w:rsidRDefault="00596200" w:rsidP="00596200">
            <w:r>
              <w:t>Lab 3 results</w:t>
            </w:r>
          </w:p>
        </w:tc>
      </w:tr>
      <w:tr w:rsidR="00596200" w14:paraId="36DAB1F3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0CAAB310" w14:textId="77777777" w:rsidR="00596200" w:rsidRDefault="00596200" w:rsidP="00596200">
            <w:r>
              <w:rPr>
                <w:b/>
              </w:rPr>
              <w:t>Week 6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0BA42DEE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3482B105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14CDD114" w14:textId="77777777" w:rsidR="00596200" w:rsidRDefault="00596200" w:rsidP="00596200"/>
        </w:tc>
      </w:tr>
      <w:tr w:rsidR="00596200" w14:paraId="49043BF9" w14:textId="77777777" w:rsidTr="004A4179">
        <w:tc>
          <w:tcPr>
            <w:tcW w:w="1620" w:type="dxa"/>
          </w:tcPr>
          <w:p w14:paraId="716563B6" w14:textId="77777777" w:rsidR="00596200" w:rsidRDefault="00596200" w:rsidP="00596200">
            <w:r>
              <w:t>Tuesday</w:t>
            </w:r>
          </w:p>
          <w:p w14:paraId="6103C27C" w14:textId="40DE1B22" w:rsidR="00596200" w:rsidRDefault="00596200" w:rsidP="00596200">
            <w:r>
              <w:t>September 13</w:t>
            </w:r>
          </w:p>
        </w:tc>
        <w:tc>
          <w:tcPr>
            <w:tcW w:w="3240" w:type="dxa"/>
            <w:shd w:val="clear" w:color="auto" w:fill="auto"/>
          </w:tcPr>
          <w:p w14:paraId="6848EB95" w14:textId="1E46FE0D" w:rsidR="00596200" w:rsidRDefault="00596200" w:rsidP="00596200">
            <w:r>
              <w:t>Sequential circuit design and testing</w:t>
            </w:r>
          </w:p>
        </w:tc>
        <w:tc>
          <w:tcPr>
            <w:tcW w:w="3060" w:type="dxa"/>
          </w:tcPr>
          <w:p w14:paraId="5E0C0E4E" w14:textId="64528768" w:rsidR="00596200" w:rsidRDefault="00596200" w:rsidP="00596200"/>
        </w:tc>
        <w:tc>
          <w:tcPr>
            <w:tcW w:w="1913" w:type="dxa"/>
          </w:tcPr>
          <w:p w14:paraId="0F8DABCB" w14:textId="5973E061" w:rsidR="00596200" w:rsidRDefault="00596200" w:rsidP="00596200">
            <w:r>
              <w:t>Lab 5 prelab</w:t>
            </w:r>
          </w:p>
        </w:tc>
      </w:tr>
      <w:tr w:rsidR="00596200" w14:paraId="18269B64" w14:textId="77777777" w:rsidTr="004A4179">
        <w:tc>
          <w:tcPr>
            <w:tcW w:w="1620" w:type="dxa"/>
          </w:tcPr>
          <w:p w14:paraId="3126D7AD" w14:textId="77777777" w:rsidR="00596200" w:rsidRDefault="00596200" w:rsidP="00596200">
            <w:r>
              <w:t>Thursday</w:t>
            </w:r>
          </w:p>
          <w:p w14:paraId="696013E8" w14:textId="25DA57D7" w:rsidR="00596200" w:rsidRDefault="00596200" w:rsidP="00596200">
            <w:r>
              <w:t>September 15</w:t>
            </w:r>
          </w:p>
        </w:tc>
        <w:tc>
          <w:tcPr>
            <w:tcW w:w="3240" w:type="dxa"/>
            <w:shd w:val="clear" w:color="auto" w:fill="auto"/>
          </w:tcPr>
          <w:p w14:paraId="25E894A2" w14:textId="7C1771FF" w:rsidR="00596200" w:rsidRDefault="00596200" w:rsidP="00596200">
            <w:r>
              <w:t>Lab 5</w:t>
            </w:r>
          </w:p>
        </w:tc>
        <w:tc>
          <w:tcPr>
            <w:tcW w:w="3060" w:type="dxa"/>
          </w:tcPr>
          <w:p w14:paraId="5BBD9494" w14:textId="55D9B87E" w:rsidR="00596200" w:rsidRDefault="00596200" w:rsidP="00596200"/>
        </w:tc>
        <w:tc>
          <w:tcPr>
            <w:tcW w:w="1913" w:type="dxa"/>
          </w:tcPr>
          <w:p w14:paraId="12F9E72E" w14:textId="6D0FA7EF" w:rsidR="00596200" w:rsidRDefault="00596200" w:rsidP="00596200">
            <w:r>
              <w:t>Lab 4 results</w:t>
            </w:r>
          </w:p>
        </w:tc>
      </w:tr>
      <w:tr w:rsidR="00596200" w14:paraId="35011360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1C241057" w14:textId="77777777" w:rsidR="00596200" w:rsidRDefault="00596200" w:rsidP="00596200">
            <w:r>
              <w:rPr>
                <w:b/>
              </w:rPr>
              <w:t>Week 7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2E93983F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6F447D07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317D7512" w14:textId="77777777" w:rsidR="00596200" w:rsidRDefault="00596200" w:rsidP="00596200"/>
        </w:tc>
      </w:tr>
      <w:tr w:rsidR="00596200" w14:paraId="348D3F36" w14:textId="77777777" w:rsidTr="004A4179">
        <w:tc>
          <w:tcPr>
            <w:tcW w:w="1620" w:type="dxa"/>
          </w:tcPr>
          <w:p w14:paraId="71401F4C" w14:textId="77777777" w:rsidR="00596200" w:rsidRDefault="00596200" w:rsidP="00596200">
            <w:r>
              <w:t>Tuesday</w:t>
            </w:r>
          </w:p>
          <w:p w14:paraId="10E8C24A" w14:textId="471C2492" w:rsidR="00596200" w:rsidRDefault="00596200" w:rsidP="00596200">
            <w:r>
              <w:t>September 20</w:t>
            </w:r>
          </w:p>
        </w:tc>
        <w:tc>
          <w:tcPr>
            <w:tcW w:w="3240" w:type="dxa"/>
            <w:shd w:val="clear" w:color="auto" w:fill="auto"/>
          </w:tcPr>
          <w:p w14:paraId="4C7256B7" w14:textId="7F4C5433" w:rsidR="00596200" w:rsidRDefault="00941F7C" w:rsidP="00596200">
            <w:r>
              <w:t>Sequential circuit design using VHDL, automated testing, logic analyzer</w:t>
            </w:r>
          </w:p>
        </w:tc>
        <w:tc>
          <w:tcPr>
            <w:tcW w:w="3060" w:type="dxa"/>
          </w:tcPr>
          <w:p w14:paraId="0E0B7C53" w14:textId="2371E1AF" w:rsidR="00596200" w:rsidRDefault="00596200" w:rsidP="00596200"/>
        </w:tc>
        <w:tc>
          <w:tcPr>
            <w:tcW w:w="1913" w:type="dxa"/>
          </w:tcPr>
          <w:p w14:paraId="69AD3313" w14:textId="28D6D857" w:rsidR="00596200" w:rsidRDefault="00596200" w:rsidP="00596200">
            <w:r>
              <w:t>Lab 6 prelab</w:t>
            </w:r>
          </w:p>
        </w:tc>
      </w:tr>
      <w:tr w:rsidR="00596200" w14:paraId="0D28D714" w14:textId="77777777" w:rsidTr="004A4179">
        <w:tc>
          <w:tcPr>
            <w:tcW w:w="1620" w:type="dxa"/>
          </w:tcPr>
          <w:p w14:paraId="73B359CA" w14:textId="77777777" w:rsidR="00596200" w:rsidRDefault="00596200" w:rsidP="00596200">
            <w:r>
              <w:t>Thursday</w:t>
            </w:r>
          </w:p>
          <w:p w14:paraId="192E5B13" w14:textId="54085BC8" w:rsidR="00596200" w:rsidRDefault="00596200" w:rsidP="00596200">
            <w:r>
              <w:t>September 22</w:t>
            </w:r>
          </w:p>
        </w:tc>
        <w:tc>
          <w:tcPr>
            <w:tcW w:w="3240" w:type="dxa"/>
          </w:tcPr>
          <w:p w14:paraId="2268AB1D" w14:textId="6EA87706" w:rsidR="00596200" w:rsidRDefault="00596200" w:rsidP="00596200">
            <w:r>
              <w:t>Lab 6</w:t>
            </w:r>
          </w:p>
        </w:tc>
        <w:tc>
          <w:tcPr>
            <w:tcW w:w="3060" w:type="dxa"/>
          </w:tcPr>
          <w:p w14:paraId="24794EC1" w14:textId="0AB8AEEB" w:rsidR="00596200" w:rsidRDefault="00596200" w:rsidP="00596200"/>
        </w:tc>
        <w:tc>
          <w:tcPr>
            <w:tcW w:w="1913" w:type="dxa"/>
          </w:tcPr>
          <w:p w14:paraId="5CCF0612" w14:textId="1FC108B6" w:rsidR="00596200" w:rsidRDefault="00596200" w:rsidP="00596200">
            <w:r>
              <w:t>Lab 5 results</w:t>
            </w:r>
          </w:p>
        </w:tc>
      </w:tr>
      <w:tr w:rsidR="00596200" w14:paraId="14DBD5FA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72CFDB60" w14:textId="77777777" w:rsidR="00596200" w:rsidRDefault="00596200" w:rsidP="00596200">
            <w:r>
              <w:rPr>
                <w:b/>
              </w:rPr>
              <w:t>Week 8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2B1FEC29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02B3A529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40D3B537" w14:textId="77777777" w:rsidR="00596200" w:rsidRDefault="00596200" w:rsidP="00596200"/>
        </w:tc>
      </w:tr>
      <w:tr w:rsidR="00596200" w14:paraId="687088F8" w14:textId="77777777" w:rsidTr="004A4179">
        <w:tc>
          <w:tcPr>
            <w:tcW w:w="1620" w:type="dxa"/>
          </w:tcPr>
          <w:p w14:paraId="47E80473" w14:textId="77777777" w:rsidR="00596200" w:rsidRDefault="00596200" w:rsidP="00596200">
            <w:r>
              <w:t>Tuesday</w:t>
            </w:r>
          </w:p>
          <w:p w14:paraId="09319436" w14:textId="3EEDB68B" w:rsidR="00596200" w:rsidRDefault="00596200" w:rsidP="00596200">
            <w:r>
              <w:t>September 27</w:t>
            </w:r>
          </w:p>
        </w:tc>
        <w:tc>
          <w:tcPr>
            <w:tcW w:w="3240" w:type="dxa"/>
          </w:tcPr>
          <w:p w14:paraId="4E0F9C6E" w14:textId="710D89E2" w:rsidR="00596200" w:rsidRDefault="003D6F9A" w:rsidP="00596200">
            <w:r>
              <w:t>Counters, timers</w:t>
            </w:r>
            <w:r w:rsidR="00876DF0">
              <w:t>, seven segment display</w:t>
            </w:r>
          </w:p>
        </w:tc>
        <w:tc>
          <w:tcPr>
            <w:tcW w:w="3060" w:type="dxa"/>
          </w:tcPr>
          <w:p w14:paraId="048E3F42" w14:textId="2D3B1CD8" w:rsidR="00596200" w:rsidRDefault="00596200" w:rsidP="00596200"/>
        </w:tc>
        <w:tc>
          <w:tcPr>
            <w:tcW w:w="1913" w:type="dxa"/>
          </w:tcPr>
          <w:p w14:paraId="601D8B29" w14:textId="1FC88601" w:rsidR="00596200" w:rsidRDefault="00596200" w:rsidP="00596200">
            <w:r>
              <w:t>Lab 7 prelab</w:t>
            </w:r>
          </w:p>
        </w:tc>
      </w:tr>
      <w:tr w:rsidR="00596200" w14:paraId="62597A8E" w14:textId="77777777" w:rsidTr="004A4179">
        <w:tc>
          <w:tcPr>
            <w:tcW w:w="1620" w:type="dxa"/>
          </w:tcPr>
          <w:p w14:paraId="0DD30B92" w14:textId="77777777" w:rsidR="00596200" w:rsidRDefault="00596200" w:rsidP="00596200">
            <w:r>
              <w:t>Thursday</w:t>
            </w:r>
          </w:p>
          <w:p w14:paraId="7B811D14" w14:textId="295103B9" w:rsidR="00596200" w:rsidRDefault="00596200" w:rsidP="00596200">
            <w:r>
              <w:t>September 29</w:t>
            </w:r>
          </w:p>
        </w:tc>
        <w:tc>
          <w:tcPr>
            <w:tcW w:w="3240" w:type="dxa"/>
          </w:tcPr>
          <w:p w14:paraId="23458EB0" w14:textId="77D21BCD" w:rsidR="00596200" w:rsidRDefault="00596200" w:rsidP="00596200">
            <w:r>
              <w:t>Lab 7</w:t>
            </w:r>
          </w:p>
        </w:tc>
        <w:tc>
          <w:tcPr>
            <w:tcW w:w="3060" w:type="dxa"/>
          </w:tcPr>
          <w:p w14:paraId="3E7FCAAF" w14:textId="13C10CF5" w:rsidR="00596200" w:rsidRDefault="00596200" w:rsidP="00596200"/>
        </w:tc>
        <w:tc>
          <w:tcPr>
            <w:tcW w:w="1913" w:type="dxa"/>
          </w:tcPr>
          <w:p w14:paraId="478F5FC2" w14:textId="542769D7" w:rsidR="00596200" w:rsidRDefault="00596200" w:rsidP="00596200">
            <w:r>
              <w:t>Lab 6 results</w:t>
            </w:r>
          </w:p>
        </w:tc>
      </w:tr>
      <w:tr w:rsidR="00596200" w14:paraId="3DE0B2F6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1DBF74B3" w14:textId="77777777" w:rsidR="00596200" w:rsidRDefault="00596200" w:rsidP="00596200">
            <w:r>
              <w:rPr>
                <w:b/>
              </w:rPr>
              <w:t>Week 9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54ECCC12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1B5DAE9A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73FFF82C" w14:textId="77777777" w:rsidR="00596200" w:rsidRDefault="00596200" w:rsidP="00596200"/>
        </w:tc>
      </w:tr>
      <w:tr w:rsidR="00596200" w14:paraId="72431E3C" w14:textId="77777777" w:rsidTr="004A4179">
        <w:tc>
          <w:tcPr>
            <w:tcW w:w="1620" w:type="dxa"/>
          </w:tcPr>
          <w:p w14:paraId="777F41C1" w14:textId="77777777" w:rsidR="00596200" w:rsidRDefault="00596200" w:rsidP="00596200">
            <w:r>
              <w:t>Tuesday</w:t>
            </w:r>
          </w:p>
          <w:p w14:paraId="214FA085" w14:textId="394785F6" w:rsidR="00596200" w:rsidRDefault="00596200" w:rsidP="00596200">
            <w:r>
              <w:t>October 4</w:t>
            </w:r>
          </w:p>
        </w:tc>
        <w:tc>
          <w:tcPr>
            <w:tcW w:w="3240" w:type="dxa"/>
          </w:tcPr>
          <w:p w14:paraId="06CDC432" w14:textId="3E8EB2B9" w:rsidR="00596200" w:rsidRDefault="006E0C6B" w:rsidP="00596200">
            <w:r>
              <w:t>Ethics</w:t>
            </w:r>
          </w:p>
        </w:tc>
        <w:tc>
          <w:tcPr>
            <w:tcW w:w="3060" w:type="dxa"/>
          </w:tcPr>
          <w:p w14:paraId="6BB6D0C2" w14:textId="458835C7" w:rsidR="00596200" w:rsidRDefault="00596200" w:rsidP="00596200"/>
        </w:tc>
        <w:tc>
          <w:tcPr>
            <w:tcW w:w="1913" w:type="dxa"/>
          </w:tcPr>
          <w:p w14:paraId="5F73A30D" w14:textId="036B2CF1" w:rsidR="00596200" w:rsidRDefault="00596200" w:rsidP="00596200"/>
        </w:tc>
      </w:tr>
      <w:tr w:rsidR="00596200" w14:paraId="3221E6A8" w14:textId="77777777" w:rsidTr="004A4179">
        <w:tc>
          <w:tcPr>
            <w:tcW w:w="1620" w:type="dxa"/>
          </w:tcPr>
          <w:p w14:paraId="74E15596" w14:textId="77777777" w:rsidR="00596200" w:rsidRDefault="00596200" w:rsidP="00596200">
            <w:r>
              <w:t>Thursday</w:t>
            </w:r>
          </w:p>
          <w:p w14:paraId="586EEA29" w14:textId="0E2A18F4" w:rsidR="00596200" w:rsidRDefault="00596200" w:rsidP="00596200">
            <w:r>
              <w:t>October 6</w:t>
            </w:r>
          </w:p>
        </w:tc>
        <w:tc>
          <w:tcPr>
            <w:tcW w:w="3240" w:type="dxa"/>
          </w:tcPr>
          <w:p w14:paraId="321A1557" w14:textId="2A0D768B" w:rsidR="00596200" w:rsidRDefault="00A47BDE" w:rsidP="00596200">
            <w:r>
              <w:t>Ethics homework assignment</w:t>
            </w:r>
          </w:p>
        </w:tc>
        <w:tc>
          <w:tcPr>
            <w:tcW w:w="3060" w:type="dxa"/>
          </w:tcPr>
          <w:p w14:paraId="0CB1AC6B" w14:textId="00EDC5DF" w:rsidR="00596200" w:rsidRDefault="00596200" w:rsidP="00596200"/>
        </w:tc>
        <w:tc>
          <w:tcPr>
            <w:tcW w:w="1913" w:type="dxa"/>
          </w:tcPr>
          <w:p w14:paraId="17304709" w14:textId="6059326F" w:rsidR="00596200" w:rsidRDefault="00596200" w:rsidP="00596200">
            <w:r>
              <w:t>Lab 7 results</w:t>
            </w:r>
          </w:p>
        </w:tc>
      </w:tr>
      <w:tr w:rsidR="00596200" w14:paraId="0B70F737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599A9252" w14:textId="77777777" w:rsidR="00596200" w:rsidRDefault="00596200" w:rsidP="00596200">
            <w:r>
              <w:rPr>
                <w:b/>
              </w:rPr>
              <w:t>Week 10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19EC4515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182302AF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122AB511" w14:textId="77777777" w:rsidR="00596200" w:rsidRDefault="00596200" w:rsidP="00596200"/>
        </w:tc>
      </w:tr>
      <w:tr w:rsidR="00596200" w14:paraId="70F03517" w14:textId="77777777" w:rsidTr="004A4179">
        <w:tc>
          <w:tcPr>
            <w:tcW w:w="1620" w:type="dxa"/>
          </w:tcPr>
          <w:p w14:paraId="0464FB45" w14:textId="77777777" w:rsidR="00596200" w:rsidRDefault="00596200" w:rsidP="00596200">
            <w:r>
              <w:t>Tuesday</w:t>
            </w:r>
          </w:p>
          <w:p w14:paraId="37FA3CC6" w14:textId="0D2FD9BC" w:rsidR="00596200" w:rsidRDefault="00596200" w:rsidP="00596200">
            <w:r>
              <w:t>October 11</w:t>
            </w:r>
          </w:p>
        </w:tc>
        <w:tc>
          <w:tcPr>
            <w:tcW w:w="3240" w:type="dxa"/>
          </w:tcPr>
          <w:p w14:paraId="15FA3D51" w14:textId="3691A059" w:rsidR="00596200" w:rsidRDefault="00A47BDE" w:rsidP="00596200">
            <w:r>
              <w:t>Design project Proposal</w:t>
            </w:r>
          </w:p>
        </w:tc>
        <w:tc>
          <w:tcPr>
            <w:tcW w:w="3060" w:type="dxa"/>
          </w:tcPr>
          <w:p w14:paraId="3C0F078B" w14:textId="18DF1ECE" w:rsidR="00596200" w:rsidRDefault="00596200" w:rsidP="00596200"/>
        </w:tc>
        <w:tc>
          <w:tcPr>
            <w:tcW w:w="1913" w:type="dxa"/>
          </w:tcPr>
          <w:p w14:paraId="27A14566" w14:textId="12AD1C03" w:rsidR="00596200" w:rsidRDefault="00596200" w:rsidP="00596200"/>
        </w:tc>
      </w:tr>
      <w:tr w:rsidR="00596200" w14:paraId="6A85AE99" w14:textId="77777777" w:rsidTr="004A4179">
        <w:tc>
          <w:tcPr>
            <w:tcW w:w="1620" w:type="dxa"/>
          </w:tcPr>
          <w:p w14:paraId="26183E33" w14:textId="77777777" w:rsidR="00596200" w:rsidRDefault="00596200" w:rsidP="00596200">
            <w:r>
              <w:t>Thursday</w:t>
            </w:r>
          </w:p>
          <w:p w14:paraId="6DFEFB13" w14:textId="5C604F8E" w:rsidR="00596200" w:rsidRDefault="00596200" w:rsidP="00596200">
            <w:r>
              <w:t>October 13</w:t>
            </w:r>
          </w:p>
        </w:tc>
        <w:tc>
          <w:tcPr>
            <w:tcW w:w="3240" w:type="dxa"/>
          </w:tcPr>
          <w:p w14:paraId="69F2EA0E" w14:textId="16F6BC93" w:rsidR="00596200" w:rsidRDefault="00A47BDE" w:rsidP="00596200">
            <w:r>
              <w:t>Design project Proposal</w:t>
            </w:r>
          </w:p>
        </w:tc>
        <w:tc>
          <w:tcPr>
            <w:tcW w:w="3060" w:type="dxa"/>
          </w:tcPr>
          <w:p w14:paraId="270A197E" w14:textId="15579671" w:rsidR="00596200" w:rsidRDefault="00596200" w:rsidP="00596200"/>
        </w:tc>
        <w:tc>
          <w:tcPr>
            <w:tcW w:w="1913" w:type="dxa"/>
          </w:tcPr>
          <w:p w14:paraId="4980BAA9" w14:textId="492BE4FB" w:rsidR="00596200" w:rsidRDefault="00A47BDE" w:rsidP="00596200">
            <w:r>
              <w:t>Ethics homework</w:t>
            </w:r>
          </w:p>
        </w:tc>
      </w:tr>
      <w:tr w:rsidR="00596200" w14:paraId="21BDCA24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25880F2E" w14:textId="77777777" w:rsidR="00596200" w:rsidRDefault="00596200" w:rsidP="00596200">
            <w:r>
              <w:rPr>
                <w:b/>
              </w:rPr>
              <w:t>Week 11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6FBB2B41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7A774AC1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4D7BCEEA" w14:textId="77777777" w:rsidR="00596200" w:rsidRDefault="00596200" w:rsidP="00596200"/>
        </w:tc>
      </w:tr>
      <w:tr w:rsidR="00596200" w14:paraId="24622290" w14:textId="77777777" w:rsidTr="004A4179">
        <w:tc>
          <w:tcPr>
            <w:tcW w:w="1620" w:type="dxa"/>
          </w:tcPr>
          <w:p w14:paraId="726AA490" w14:textId="77777777" w:rsidR="00596200" w:rsidRDefault="00596200" w:rsidP="00596200">
            <w:bookmarkStart w:id="0" w:name="_Hlk135053879"/>
            <w:r>
              <w:t>Tuesday</w:t>
            </w:r>
          </w:p>
          <w:p w14:paraId="743376B1" w14:textId="690CBB7E" w:rsidR="00596200" w:rsidRDefault="00596200" w:rsidP="00596200">
            <w:r>
              <w:t>October 18</w:t>
            </w:r>
          </w:p>
        </w:tc>
        <w:tc>
          <w:tcPr>
            <w:tcW w:w="3240" w:type="dxa"/>
          </w:tcPr>
          <w:p w14:paraId="755D60FB" w14:textId="79C5E80D" w:rsidR="00596200" w:rsidRDefault="00A47BDE" w:rsidP="00596200">
            <w:r>
              <w:t>Design Project</w:t>
            </w:r>
          </w:p>
        </w:tc>
        <w:tc>
          <w:tcPr>
            <w:tcW w:w="3060" w:type="dxa"/>
          </w:tcPr>
          <w:p w14:paraId="31AD4260" w14:textId="330E8EB6" w:rsidR="00596200" w:rsidRDefault="00596200" w:rsidP="00596200"/>
        </w:tc>
        <w:tc>
          <w:tcPr>
            <w:tcW w:w="1913" w:type="dxa"/>
          </w:tcPr>
          <w:p w14:paraId="5ED82075" w14:textId="05181239" w:rsidR="00596200" w:rsidRDefault="00596200" w:rsidP="00596200"/>
        </w:tc>
      </w:tr>
      <w:tr w:rsidR="00596200" w14:paraId="73A09BF6" w14:textId="77777777" w:rsidTr="004A4179">
        <w:tc>
          <w:tcPr>
            <w:tcW w:w="1620" w:type="dxa"/>
          </w:tcPr>
          <w:p w14:paraId="0676F61E" w14:textId="77777777" w:rsidR="00596200" w:rsidRDefault="00596200" w:rsidP="00596200">
            <w:r>
              <w:lastRenderedPageBreak/>
              <w:t>Thursday</w:t>
            </w:r>
          </w:p>
          <w:p w14:paraId="747138F3" w14:textId="6162EFC8" w:rsidR="00596200" w:rsidRDefault="00596200" w:rsidP="00596200">
            <w:r>
              <w:t>October 20</w:t>
            </w:r>
          </w:p>
        </w:tc>
        <w:tc>
          <w:tcPr>
            <w:tcW w:w="3240" w:type="dxa"/>
          </w:tcPr>
          <w:p w14:paraId="36A2BE82" w14:textId="01A694C9" w:rsidR="00596200" w:rsidRDefault="00596200" w:rsidP="00596200">
            <w:r>
              <w:t>Design project</w:t>
            </w:r>
          </w:p>
        </w:tc>
        <w:tc>
          <w:tcPr>
            <w:tcW w:w="3060" w:type="dxa"/>
          </w:tcPr>
          <w:p w14:paraId="116AE1FD" w14:textId="11816CD5" w:rsidR="00596200" w:rsidRDefault="00596200" w:rsidP="00596200"/>
        </w:tc>
        <w:tc>
          <w:tcPr>
            <w:tcW w:w="1913" w:type="dxa"/>
          </w:tcPr>
          <w:p w14:paraId="4C6C5909" w14:textId="44458E5A" w:rsidR="00596200" w:rsidRDefault="00A47BDE" w:rsidP="00596200">
            <w:r>
              <w:t>Project proposal</w:t>
            </w:r>
          </w:p>
        </w:tc>
      </w:tr>
      <w:bookmarkEnd w:id="0"/>
      <w:tr w:rsidR="00596200" w14:paraId="4F648360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738C2992" w14:textId="77777777" w:rsidR="00596200" w:rsidRDefault="00596200" w:rsidP="00596200">
            <w:r>
              <w:rPr>
                <w:b/>
              </w:rPr>
              <w:t>Week 12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6323B3F5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6BBBA9D3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196EEC1B" w14:textId="77777777" w:rsidR="00596200" w:rsidRDefault="00596200" w:rsidP="00596200"/>
        </w:tc>
      </w:tr>
      <w:tr w:rsidR="00596200" w14:paraId="367C730F" w14:textId="77777777" w:rsidTr="004A4179">
        <w:tc>
          <w:tcPr>
            <w:tcW w:w="1620" w:type="dxa"/>
          </w:tcPr>
          <w:p w14:paraId="1B043CAD" w14:textId="77777777" w:rsidR="00596200" w:rsidRDefault="00596200" w:rsidP="00596200">
            <w:r>
              <w:t>Tuesday</w:t>
            </w:r>
          </w:p>
          <w:p w14:paraId="48E9EA62" w14:textId="2A461C6B" w:rsidR="00596200" w:rsidRDefault="00596200" w:rsidP="00596200">
            <w:r>
              <w:t>October 25</w:t>
            </w:r>
          </w:p>
        </w:tc>
        <w:tc>
          <w:tcPr>
            <w:tcW w:w="3240" w:type="dxa"/>
          </w:tcPr>
          <w:p w14:paraId="50D181ED" w14:textId="07C1640A" w:rsidR="00596200" w:rsidRDefault="002A60B7" w:rsidP="00596200">
            <w:r>
              <w:t>Written exam</w:t>
            </w:r>
          </w:p>
        </w:tc>
        <w:tc>
          <w:tcPr>
            <w:tcW w:w="3060" w:type="dxa"/>
          </w:tcPr>
          <w:p w14:paraId="10723026" w14:textId="4402D848" w:rsidR="00596200" w:rsidRDefault="00596200" w:rsidP="00596200"/>
        </w:tc>
        <w:tc>
          <w:tcPr>
            <w:tcW w:w="1913" w:type="dxa"/>
          </w:tcPr>
          <w:p w14:paraId="07ADED7C" w14:textId="4E0D08F5" w:rsidR="00596200" w:rsidRDefault="00596200" w:rsidP="00596200"/>
        </w:tc>
      </w:tr>
      <w:tr w:rsidR="00596200" w14:paraId="09909768" w14:textId="77777777" w:rsidTr="004A4179">
        <w:tc>
          <w:tcPr>
            <w:tcW w:w="1620" w:type="dxa"/>
          </w:tcPr>
          <w:p w14:paraId="4FAB7060" w14:textId="77777777" w:rsidR="00596200" w:rsidRDefault="00596200" w:rsidP="00596200">
            <w:r>
              <w:t>Thursday</w:t>
            </w:r>
          </w:p>
          <w:p w14:paraId="1ED3D781" w14:textId="10E5479A" w:rsidR="00596200" w:rsidRDefault="00596200" w:rsidP="00596200">
            <w:r>
              <w:t>October 27</w:t>
            </w:r>
          </w:p>
        </w:tc>
        <w:tc>
          <w:tcPr>
            <w:tcW w:w="3240" w:type="dxa"/>
          </w:tcPr>
          <w:p w14:paraId="3FFF22AA" w14:textId="55949568" w:rsidR="00596200" w:rsidRDefault="002A60B7" w:rsidP="00596200">
            <w:r>
              <w:t>Practical exam</w:t>
            </w:r>
          </w:p>
        </w:tc>
        <w:tc>
          <w:tcPr>
            <w:tcW w:w="3060" w:type="dxa"/>
          </w:tcPr>
          <w:p w14:paraId="22ADCE2B" w14:textId="19E5F762" w:rsidR="00596200" w:rsidRDefault="00596200" w:rsidP="00596200"/>
        </w:tc>
        <w:tc>
          <w:tcPr>
            <w:tcW w:w="1913" w:type="dxa"/>
          </w:tcPr>
          <w:p w14:paraId="00CB127B" w14:textId="4AF25754" w:rsidR="00596200" w:rsidRDefault="002A60B7" w:rsidP="00596200">
            <w:r>
              <w:t>Design project proposal</w:t>
            </w:r>
          </w:p>
        </w:tc>
      </w:tr>
      <w:tr w:rsidR="00596200" w14:paraId="473324F7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0B0D3665" w14:textId="77777777" w:rsidR="00596200" w:rsidRDefault="00596200" w:rsidP="00596200">
            <w:r>
              <w:rPr>
                <w:b/>
              </w:rPr>
              <w:t>Week 13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14EC75DB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4E721462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0984D02E" w14:textId="77777777" w:rsidR="00596200" w:rsidRDefault="00596200" w:rsidP="00596200"/>
        </w:tc>
      </w:tr>
      <w:tr w:rsidR="00596200" w14:paraId="4EA5EDBD" w14:textId="77777777" w:rsidTr="004A4179">
        <w:tc>
          <w:tcPr>
            <w:tcW w:w="1620" w:type="dxa"/>
          </w:tcPr>
          <w:p w14:paraId="7CF37930" w14:textId="77777777" w:rsidR="00596200" w:rsidRDefault="00596200" w:rsidP="00596200">
            <w:r>
              <w:t>Tuesday</w:t>
            </w:r>
          </w:p>
          <w:p w14:paraId="67A6C143" w14:textId="195C9663" w:rsidR="00596200" w:rsidRDefault="00596200" w:rsidP="00596200">
            <w:r>
              <w:t>November 1</w:t>
            </w:r>
          </w:p>
        </w:tc>
        <w:tc>
          <w:tcPr>
            <w:tcW w:w="3240" w:type="dxa"/>
          </w:tcPr>
          <w:p w14:paraId="03510BD3" w14:textId="426F0AED" w:rsidR="00596200" w:rsidRDefault="00596200" w:rsidP="00596200">
            <w:r w:rsidRPr="005B0627">
              <w:t>Design project</w:t>
            </w:r>
          </w:p>
        </w:tc>
        <w:tc>
          <w:tcPr>
            <w:tcW w:w="3060" w:type="dxa"/>
          </w:tcPr>
          <w:p w14:paraId="24ECC54C" w14:textId="6E3C4D4B" w:rsidR="00596200" w:rsidRDefault="00596200" w:rsidP="00596200"/>
        </w:tc>
        <w:tc>
          <w:tcPr>
            <w:tcW w:w="1913" w:type="dxa"/>
          </w:tcPr>
          <w:p w14:paraId="2A59B5F3" w14:textId="2F3FBBDE" w:rsidR="00596200" w:rsidRDefault="00596200" w:rsidP="00596200">
            <w:r>
              <w:t>Design project status</w:t>
            </w:r>
          </w:p>
        </w:tc>
      </w:tr>
      <w:tr w:rsidR="00596200" w14:paraId="4D7DB7FC" w14:textId="77777777" w:rsidTr="004A4179">
        <w:tc>
          <w:tcPr>
            <w:tcW w:w="1620" w:type="dxa"/>
          </w:tcPr>
          <w:p w14:paraId="14EF5FEE" w14:textId="77777777" w:rsidR="00596200" w:rsidRDefault="00596200" w:rsidP="00596200">
            <w:r>
              <w:t>Thursday</w:t>
            </w:r>
          </w:p>
          <w:p w14:paraId="2986A98B" w14:textId="2F069F47" w:rsidR="00596200" w:rsidRDefault="00596200" w:rsidP="00596200">
            <w:r>
              <w:t>November 3</w:t>
            </w:r>
          </w:p>
        </w:tc>
        <w:tc>
          <w:tcPr>
            <w:tcW w:w="3240" w:type="dxa"/>
          </w:tcPr>
          <w:p w14:paraId="2E2305ED" w14:textId="177018AA" w:rsidR="00596200" w:rsidRDefault="00596200" w:rsidP="00596200">
            <w:r w:rsidRPr="005B0627">
              <w:t>Design project</w:t>
            </w:r>
          </w:p>
        </w:tc>
        <w:tc>
          <w:tcPr>
            <w:tcW w:w="3060" w:type="dxa"/>
          </w:tcPr>
          <w:p w14:paraId="10A71311" w14:textId="77777777" w:rsidR="00596200" w:rsidRDefault="00596200" w:rsidP="00596200"/>
        </w:tc>
        <w:tc>
          <w:tcPr>
            <w:tcW w:w="1913" w:type="dxa"/>
          </w:tcPr>
          <w:p w14:paraId="74932EF7" w14:textId="77777777" w:rsidR="00596200" w:rsidRDefault="00596200" w:rsidP="00596200"/>
        </w:tc>
      </w:tr>
      <w:tr w:rsidR="00596200" w14:paraId="2AFCA712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6B081AEE" w14:textId="77777777" w:rsidR="00596200" w:rsidRDefault="00596200" w:rsidP="00596200">
            <w:r>
              <w:rPr>
                <w:b/>
              </w:rPr>
              <w:t>Week 14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30FE1B3E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1F67D9E4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6E1EB46D" w14:textId="77777777" w:rsidR="00596200" w:rsidRDefault="00596200" w:rsidP="00596200"/>
        </w:tc>
      </w:tr>
      <w:tr w:rsidR="00596200" w14:paraId="47478F9A" w14:textId="77777777" w:rsidTr="004A4179">
        <w:tc>
          <w:tcPr>
            <w:tcW w:w="1620" w:type="dxa"/>
          </w:tcPr>
          <w:p w14:paraId="6BDF80DB" w14:textId="77777777" w:rsidR="00596200" w:rsidRDefault="00596200" w:rsidP="00596200">
            <w:r>
              <w:t>Tuesday</w:t>
            </w:r>
          </w:p>
          <w:p w14:paraId="1BA13F0A" w14:textId="5907F8CD" w:rsidR="00596200" w:rsidRDefault="00596200" w:rsidP="00596200">
            <w:r>
              <w:t>November 8</w:t>
            </w:r>
          </w:p>
        </w:tc>
        <w:tc>
          <w:tcPr>
            <w:tcW w:w="3240" w:type="dxa"/>
          </w:tcPr>
          <w:p w14:paraId="13FC1BCE" w14:textId="4C0CB0EE" w:rsidR="00596200" w:rsidRDefault="00D92F02" w:rsidP="00596200">
            <w:r w:rsidRPr="005B0627">
              <w:t>Design project</w:t>
            </w:r>
          </w:p>
        </w:tc>
        <w:tc>
          <w:tcPr>
            <w:tcW w:w="3060" w:type="dxa"/>
          </w:tcPr>
          <w:p w14:paraId="6AE0048C" w14:textId="301D0F49" w:rsidR="00596200" w:rsidRDefault="00596200" w:rsidP="00596200"/>
        </w:tc>
        <w:tc>
          <w:tcPr>
            <w:tcW w:w="1913" w:type="dxa"/>
          </w:tcPr>
          <w:p w14:paraId="2F1B598F" w14:textId="3D0D0CD0" w:rsidR="00596200" w:rsidRDefault="00596200" w:rsidP="00596200">
            <w:r>
              <w:t>Design project status</w:t>
            </w:r>
          </w:p>
        </w:tc>
      </w:tr>
      <w:tr w:rsidR="00596200" w14:paraId="706B8902" w14:textId="77777777" w:rsidTr="004A4179">
        <w:tc>
          <w:tcPr>
            <w:tcW w:w="1620" w:type="dxa"/>
          </w:tcPr>
          <w:p w14:paraId="7A328A35" w14:textId="77777777" w:rsidR="00596200" w:rsidRDefault="00596200" w:rsidP="00596200">
            <w:r>
              <w:t>Thursday</w:t>
            </w:r>
          </w:p>
          <w:p w14:paraId="481CFCB8" w14:textId="5513F51B" w:rsidR="00596200" w:rsidRDefault="00596200" w:rsidP="00596200">
            <w:r>
              <w:t>November 10</w:t>
            </w:r>
          </w:p>
        </w:tc>
        <w:tc>
          <w:tcPr>
            <w:tcW w:w="3240" w:type="dxa"/>
          </w:tcPr>
          <w:p w14:paraId="1B17F7DC" w14:textId="6C69FCB5" w:rsidR="00596200" w:rsidRDefault="00D92F02" w:rsidP="00596200">
            <w:r w:rsidRPr="005B0627">
              <w:t>Design project</w:t>
            </w:r>
          </w:p>
        </w:tc>
        <w:tc>
          <w:tcPr>
            <w:tcW w:w="3060" w:type="dxa"/>
          </w:tcPr>
          <w:p w14:paraId="06CA747C" w14:textId="04C91CF6" w:rsidR="00596200" w:rsidRDefault="00596200" w:rsidP="00596200"/>
        </w:tc>
        <w:tc>
          <w:tcPr>
            <w:tcW w:w="1913" w:type="dxa"/>
          </w:tcPr>
          <w:p w14:paraId="1FE35CCB" w14:textId="77777777" w:rsidR="00596200" w:rsidRDefault="00596200" w:rsidP="00596200"/>
        </w:tc>
      </w:tr>
      <w:tr w:rsidR="00596200" w14:paraId="72117756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68740F31" w14:textId="77777777" w:rsidR="00596200" w:rsidRDefault="00596200" w:rsidP="00596200">
            <w:r>
              <w:rPr>
                <w:b/>
              </w:rPr>
              <w:t>Week 15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4777BDF7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57BF8D89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6AA5B4AE" w14:textId="77777777" w:rsidR="00596200" w:rsidRDefault="00596200" w:rsidP="00596200"/>
        </w:tc>
      </w:tr>
      <w:tr w:rsidR="00596200" w14:paraId="0E2BE8D1" w14:textId="77777777" w:rsidTr="004A4179">
        <w:tc>
          <w:tcPr>
            <w:tcW w:w="1620" w:type="dxa"/>
          </w:tcPr>
          <w:p w14:paraId="219BC17C" w14:textId="77777777" w:rsidR="00596200" w:rsidRDefault="00596200" w:rsidP="00596200">
            <w:r>
              <w:t>Tuesday</w:t>
            </w:r>
          </w:p>
          <w:p w14:paraId="0684274A" w14:textId="15931DAC" w:rsidR="00596200" w:rsidRDefault="00596200" w:rsidP="00596200">
            <w:r>
              <w:t>November 15</w:t>
            </w:r>
          </w:p>
        </w:tc>
        <w:tc>
          <w:tcPr>
            <w:tcW w:w="3240" w:type="dxa"/>
          </w:tcPr>
          <w:p w14:paraId="16E3F057" w14:textId="521E95B8" w:rsidR="00596200" w:rsidRDefault="00596200" w:rsidP="00596200">
            <w:r>
              <w:t>Design project</w:t>
            </w:r>
          </w:p>
        </w:tc>
        <w:tc>
          <w:tcPr>
            <w:tcW w:w="3060" w:type="dxa"/>
          </w:tcPr>
          <w:p w14:paraId="418804C2" w14:textId="6E01DCCF" w:rsidR="00596200" w:rsidRDefault="00596200" w:rsidP="00596200"/>
        </w:tc>
        <w:tc>
          <w:tcPr>
            <w:tcW w:w="1913" w:type="dxa"/>
          </w:tcPr>
          <w:p w14:paraId="1A2B6770" w14:textId="10CCC7A0" w:rsidR="00596200" w:rsidRDefault="00596200" w:rsidP="00596200">
            <w:r>
              <w:t>Design project status</w:t>
            </w:r>
          </w:p>
        </w:tc>
      </w:tr>
      <w:tr w:rsidR="00596200" w14:paraId="6800B6A4" w14:textId="77777777" w:rsidTr="004A4179">
        <w:tc>
          <w:tcPr>
            <w:tcW w:w="1620" w:type="dxa"/>
          </w:tcPr>
          <w:p w14:paraId="7DA46CEE" w14:textId="77777777" w:rsidR="00596200" w:rsidRDefault="00596200" w:rsidP="00596200">
            <w:r>
              <w:t>Thursday</w:t>
            </w:r>
          </w:p>
          <w:p w14:paraId="245A2872" w14:textId="5E31C75B" w:rsidR="00596200" w:rsidRDefault="00596200" w:rsidP="00596200">
            <w:r>
              <w:t>November 17</w:t>
            </w:r>
          </w:p>
        </w:tc>
        <w:tc>
          <w:tcPr>
            <w:tcW w:w="3240" w:type="dxa"/>
          </w:tcPr>
          <w:p w14:paraId="31CE73E2" w14:textId="71DAE0B0" w:rsidR="00596200" w:rsidRDefault="00596200" w:rsidP="00596200">
            <w:r>
              <w:t>Design project</w:t>
            </w:r>
          </w:p>
        </w:tc>
        <w:tc>
          <w:tcPr>
            <w:tcW w:w="3060" w:type="dxa"/>
          </w:tcPr>
          <w:p w14:paraId="5238F629" w14:textId="61923E03" w:rsidR="00596200" w:rsidRDefault="00596200" w:rsidP="00596200"/>
        </w:tc>
        <w:tc>
          <w:tcPr>
            <w:tcW w:w="1913" w:type="dxa"/>
          </w:tcPr>
          <w:p w14:paraId="6E485563" w14:textId="77777777" w:rsidR="00596200" w:rsidRDefault="00596200" w:rsidP="00596200"/>
        </w:tc>
      </w:tr>
      <w:tr w:rsidR="00596200" w14:paraId="78843240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7E6B9F32" w14:textId="77777777" w:rsidR="00596200" w:rsidRDefault="00596200" w:rsidP="00596200">
            <w:r>
              <w:rPr>
                <w:b/>
              </w:rPr>
              <w:t>Week 16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01C73768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52A5362B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271C01F7" w14:textId="77777777" w:rsidR="00596200" w:rsidRDefault="00596200" w:rsidP="00596200"/>
        </w:tc>
      </w:tr>
      <w:tr w:rsidR="00596200" w14:paraId="0D3FE32A" w14:textId="77777777" w:rsidTr="004A4179">
        <w:tc>
          <w:tcPr>
            <w:tcW w:w="1620" w:type="dxa"/>
          </w:tcPr>
          <w:p w14:paraId="06C55383" w14:textId="77777777" w:rsidR="00596200" w:rsidRDefault="00596200" w:rsidP="00596200">
            <w:r>
              <w:t>Tuesday</w:t>
            </w:r>
          </w:p>
          <w:p w14:paraId="514A69B8" w14:textId="5AAA390C" w:rsidR="00596200" w:rsidRDefault="00596200" w:rsidP="00596200">
            <w:r>
              <w:t>November 22</w:t>
            </w:r>
          </w:p>
        </w:tc>
        <w:tc>
          <w:tcPr>
            <w:tcW w:w="3240" w:type="dxa"/>
          </w:tcPr>
          <w:p w14:paraId="2EC689D2" w14:textId="2B203832" w:rsidR="00596200" w:rsidRDefault="00596200" w:rsidP="00596200">
            <w:r>
              <w:t>Thanksgiving Holiday</w:t>
            </w:r>
          </w:p>
        </w:tc>
        <w:tc>
          <w:tcPr>
            <w:tcW w:w="3060" w:type="dxa"/>
          </w:tcPr>
          <w:p w14:paraId="11A1FCD5" w14:textId="67F19F7C" w:rsidR="00596200" w:rsidRDefault="00596200" w:rsidP="00596200"/>
        </w:tc>
        <w:tc>
          <w:tcPr>
            <w:tcW w:w="1913" w:type="dxa"/>
          </w:tcPr>
          <w:p w14:paraId="0E6D2C0F" w14:textId="2A821D82" w:rsidR="00596200" w:rsidRDefault="00596200" w:rsidP="00596200"/>
        </w:tc>
      </w:tr>
      <w:tr w:rsidR="00596200" w14:paraId="0DCCDCEC" w14:textId="77777777" w:rsidTr="000B5686">
        <w:tc>
          <w:tcPr>
            <w:tcW w:w="1620" w:type="dxa"/>
            <w:tcBorders>
              <w:bottom w:val="single" w:sz="4" w:space="0" w:color="auto"/>
            </w:tcBorders>
          </w:tcPr>
          <w:p w14:paraId="2C8AC1E7" w14:textId="77777777" w:rsidR="00596200" w:rsidRDefault="00596200" w:rsidP="00596200">
            <w:r>
              <w:t>Thursday</w:t>
            </w:r>
          </w:p>
          <w:p w14:paraId="33102D1F" w14:textId="2452E8A6" w:rsidR="00596200" w:rsidRDefault="00596200" w:rsidP="00596200">
            <w:r>
              <w:t>November 24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0E9FDE66" w14:textId="6286FAA8" w:rsidR="00596200" w:rsidRDefault="00596200" w:rsidP="00596200">
            <w:r>
              <w:t>Thanksgiving Holiday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0612A1B" w14:textId="18C1B0D7" w:rsidR="00596200" w:rsidRDefault="00596200" w:rsidP="00596200"/>
        </w:tc>
        <w:tc>
          <w:tcPr>
            <w:tcW w:w="1913" w:type="dxa"/>
            <w:tcBorders>
              <w:bottom w:val="single" w:sz="4" w:space="0" w:color="auto"/>
            </w:tcBorders>
          </w:tcPr>
          <w:p w14:paraId="6A991523" w14:textId="77777777" w:rsidR="00596200" w:rsidRDefault="00596200" w:rsidP="00596200"/>
        </w:tc>
      </w:tr>
      <w:tr w:rsidR="00596200" w14:paraId="094D5955" w14:textId="77777777" w:rsidTr="000B5686">
        <w:tc>
          <w:tcPr>
            <w:tcW w:w="1620" w:type="dxa"/>
            <w:shd w:val="clear" w:color="auto" w:fill="FDE9D9" w:themeFill="accent6" w:themeFillTint="33"/>
          </w:tcPr>
          <w:p w14:paraId="2CCCDD8B" w14:textId="727C16E2" w:rsidR="00596200" w:rsidRDefault="00596200" w:rsidP="00596200">
            <w:r>
              <w:rPr>
                <w:b/>
              </w:rPr>
              <w:t>Week 17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4A5BE307" w14:textId="77777777" w:rsidR="00596200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422172F6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18442508" w14:textId="77777777" w:rsidR="00596200" w:rsidRDefault="00596200" w:rsidP="00596200"/>
        </w:tc>
      </w:tr>
      <w:tr w:rsidR="00596200" w14:paraId="4223BA08" w14:textId="77777777" w:rsidTr="004A4179">
        <w:tc>
          <w:tcPr>
            <w:tcW w:w="1620" w:type="dxa"/>
          </w:tcPr>
          <w:p w14:paraId="4105023C" w14:textId="77777777" w:rsidR="00596200" w:rsidRDefault="00596200" w:rsidP="00596200">
            <w:r>
              <w:t>Tuesday</w:t>
            </w:r>
          </w:p>
          <w:p w14:paraId="24FD2A52" w14:textId="14289567" w:rsidR="00596200" w:rsidRDefault="00596200" w:rsidP="00596200">
            <w:r>
              <w:t>November 29</w:t>
            </w:r>
          </w:p>
        </w:tc>
        <w:tc>
          <w:tcPr>
            <w:tcW w:w="3240" w:type="dxa"/>
          </w:tcPr>
          <w:p w14:paraId="1F4D4004" w14:textId="001671F6" w:rsidR="00596200" w:rsidRDefault="00596200" w:rsidP="00596200">
            <w:r>
              <w:t>Design project</w:t>
            </w:r>
          </w:p>
        </w:tc>
        <w:tc>
          <w:tcPr>
            <w:tcW w:w="3060" w:type="dxa"/>
          </w:tcPr>
          <w:p w14:paraId="719DA414" w14:textId="39EEDE76" w:rsidR="00596200" w:rsidRDefault="00596200" w:rsidP="00596200"/>
        </w:tc>
        <w:tc>
          <w:tcPr>
            <w:tcW w:w="1913" w:type="dxa"/>
          </w:tcPr>
          <w:p w14:paraId="47AC902C" w14:textId="03B81B6B" w:rsidR="00596200" w:rsidRDefault="00596200" w:rsidP="00596200">
            <w:r>
              <w:t>Presentation slides draft</w:t>
            </w:r>
          </w:p>
        </w:tc>
      </w:tr>
      <w:tr w:rsidR="00596200" w14:paraId="2537614F" w14:textId="77777777" w:rsidTr="004A4179">
        <w:tc>
          <w:tcPr>
            <w:tcW w:w="1620" w:type="dxa"/>
            <w:shd w:val="clear" w:color="auto" w:fill="FDE9D9" w:themeFill="accent6" w:themeFillTint="33"/>
          </w:tcPr>
          <w:p w14:paraId="07441138" w14:textId="77777777" w:rsidR="00596200" w:rsidRPr="00AA4B45" w:rsidRDefault="00596200" w:rsidP="00596200">
            <w:pPr>
              <w:rPr>
                <w:b/>
              </w:rPr>
            </w:pPr>
            <w:r w:rsidRPr="00AA4B45">
              <w:rPr>
                <w:b/>
              </w:rPr>
              <w:t>Finals</w:t>
            </w:r>
          </w:p>
        </w:tc>
        <w:tc>
          <w:tcPr>
            <w:tcW w:w="3240" w:type="dxa"/>
            <w:shd w:val="clear" w:color="auto" w:fill="FDE9D9" w:themeFill="accent6" w:themeFillTint="33"/>
          </w:tcPr>
          <w:p w14:paraId="59554FC2" w14:textId="77777777" w:rsidR="00596200" w:rsidRPr="00AB4C75" w:rsidRDefault="00596200" w:rsidP="00596200"/>
        </w:tc>
        <w:tc>
          <w:tcPr>
            <w:tcW w:w="3060" w:type="dxa"/>
            <w:shd w:val="clear" w:color="auto" w:fill="FDE9D9" w:themeFill="accent6" w:themeFillTint="33"/>
          </w:tcPr>
          <w:p w14:paraId="38E1AB15" w14:textId="77777777" w:rsidR="00596200" w:rsidRDefault="00596200" w:rsidP="00596200"/>
        </w:tc>
        <w:tc>
          <w:tcPr>
            <w:tcW w:w="1913" w:type="dxa"/>
            <w:shd w:val="clear" w:color="auto" w:fill="FDE9D9" w:themeFill="accent6" w:themeFillTint="33"/>
          </w:tcPr>
          <w:p w14:paraId="446D03CB" w14:textId="77777777" w:rsidR="00596200" w:rsidRDefault="00596200" w:rsidP="00596200"/>
        </w:tc>
      </w:tr>
      <w:tr w:rsidR="00596200" w14:paraId="3583FC5E" w14:textId="77777777" w:rsidTr="004A4179">
        <w:tc>
          <w:tcPr>
            <w:tcW w:w="1620" w:type="dxa"/>
          </w:tcPr>
          <w:p w14:paraId="589CD004" w14:textId="77777777" w:rsidR="00596200" w:rsidRDefault="00596200" w:rsidP="00596200">
            <w:r>
              <w:t>Thursday</w:t>
            </w:r>
          </w:p>
          <w:p w14:paraId="12E50BC3" w14:textId="76858F18" w:rsidR="00596200" w:rsidRDefault="00596200" w:rsidP="00596200">
            <w:r>
              <w:t>December 8</w:t>
            </w:r>
          </w:p>
        </w:tc>
        <w:tc>
          <w:tcPr>
            <w:tcW w:w="3240" w:type="dxa"/>
          </w:tcPr>
          <w:p w14:paraId="7800F74D" w14:textId="227B8B23" w:rsidR="00596200" w:rsidRDefault="00596200" w:rsidP="00596200">
            <w:r>
              <w:t>Design Project Presentations</w:t>
            </w:r>
          </w:p>
        </w:tc>
        <w:tc>
          <w:tcPr>
            <w:tcW w:w="3060" w:type="dxa"/>
          </w:tcPr>
          <w:p w14:paraId="581C3F68" w14:textId="77777777" w:rsidR="00596200" w:rsidRDefault="00596200" w:rsidP="00596200"/>
        </w:tc>
        <w:tc>
          <w:tcPr>
            <w:tcW w:w="1913" w:type="dxa"/>
          </w:tcPr>
          <w:p w14:paraId="4EB94B20" w14:textId="57E46F32" w:rsidR="00596200" w:rsidRDefault="00596200" w:rsidP="00596200">
            <w:r w:rsidRPr="00805742">
              <w:t xml:space="preserve">Design project </w:t>
            </w:r>
            <w:r>
              <w:t>report</w:t>
            </w:r>
          </w:p>
        </w:tc>
      </w:tr>
    </w:tbl>
    <w:p w14:paraId="237571A6" w14:textId="77777777" w:rsidR="002F5A2B" w:rsidRPr="00CA5649" w:rsidRDefault="002F5A2B" w:rsidP="002F5A2B"/>
    <w:p w14:paraId="6B95BC6D" w14:textId="77777777" w:rsidR="002F5A2B" w:rsidRDefault="002F5A2B" w:rsidP="002F5A2B"/>
    <w:p w14:paraId="6A6A9A9B" w14:textId="76995AFC" w:rsidR="002F5A2B" w:rsidRPr="004F251B" w:rsidRDefault="002F5A2B" w:rsidP="002F5A2B">
      <w:r>
        <w:t>Last modified</w:t>
      </w:r>
      <w:r w:rsidR="000C09F0">
        <w:t xml:space="preserve"> </w:t>
      </w:r>
      <w:r w:rsidR="003E68B1">
        <w:t xml:space="preserve">Tuesday, </w:t>
      </w:r>
      <w:r w:rsidR="00C61F06">
        <w:t>May 15</w:t>
      </w:r>
      <w:r w:rsidR="003E68B1">
        <w:t>, 202</w:t>
      </w:r>
      <w:r w:rsidR="00C61F06">
        <w:t>3</w:t>
      </w:r>
    </w:p>
    <w:p w14:paraId="16BA13A3" w14:textId="77777777" w:rsidR="002F5A2B" w:rsidRDefault="002F5A2B" w:rsidP="002F5A2B">
      <w:pPr>
        <w:pStyle w:val="Copyright"/>
        <w:rPr>
          <w:sz w:val="24"/>
          <w:szCs w:val="24"/>
        </w:rPr>
      </w:pPr>
    </w:p>
    <w:p w14:paraId="7B901A32" w14:textId="3B72E531" w:rsidR="002F5A2B" w:rsidRDefault="002F5A2B" w:rsidP="002F5A2B">
      <w:pPr>
        <w:shd w:val="clear" w:color="auto" w:fill="FFFFFF"/>
        <w:textAlignment w:val="center"/>
      </w:pPr>
      <w:r>
        <w:rPr>
          <w:rFonts w:ascii="Arial" w:hAnsi="Arial"/>
          <w:noProof/>
          <w:color w:val="049CCF"/>
          <w:sz w:val="29"/>
          <w:szCs w:val="29"/>
        </w:rPr>
        <w:drawing>
          <wp:inline distT="0" distB="0" distL="0" distR="0" wp14:anchorId="6249E307" wp14:editId="47976EEA">
            <wp:extent cx="762000" cy="142875"/>
            <wp:effectExtent l="0" t="0" r="0" b="9525"/>
            <wp:docPr id="2" name="Picture 2" descr="Creative Commons Licens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eative Commons Licens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464646"/>
          <w:sz w:val="29"/>
          <w:szCs w:val="29"/>
        </w:rPr>
        <w:t xml:space="preserve"> </w:t>
      </w:r>
      <w:r>
        <w:t xml:space="preserve">This work </w:t>
      </w:r>
      <w:r w:rsidRPr="00F1691C">
        <w:t>is licensed under a </w:t>
      </w:r>
      <w:hyperlink r:id="rId16" w:history="1">
        <w:r w:rsidRPr="00F1691C">
          <w:t>Creative Commons Attribution-</w:t>
        </w:r>
        <w:proofErr w:type="spellStart"/>
        <w:r w:rsidRPr="00F1691C">
          <w:t>NonCommercial</w:t>
        </w:r>
        <w:proofErr w:type="spellEnd"/>
        <w:r w:rsidRPr="00F1691C">
          <w:t>-</w:t>
        </w:r>
        <w:proofErr w:type="spellStart"/>
        <w:r w:rsidRPr="00F1691C">
          <w:t>ShareAlike</w:t>
        </w:r>
        <w:proofErr w:type="spellEnd"/>
        <w:r w:rsidRPr="00F1691C">
          <w:t xml:space="preserve"> 4.0 International License</w:t>
        </w:r>
      </w:hyperlink>
      <w:r w:rsidRPr="00F1691C">
        <w:t>.</w:t>
      </w:r>
    </w:p>
    <w:p w14:paraId="54F444C7" w14:textId="74CFDD23" w:rsidR="00E861DB" w:rsidRPr="00965A92" w:rsidRDefault="00E861DB" w:rsidP="00965A92">
      <w:pPr>
        <w:shd w:val="clear" w:color="auto" w:fill="FFFFFF"/>
        <w:textAlignment w:val="center"/>
        <w:rPr>
          <w:rFonts w:ascii="Arial" w:hAnsi="Arial"/>
          <w:color w:val="464646"/>
          <w:sz w:val="29"/>
          <w:szCs w:val="29"/>
        </w:rPr>
      </w:pPr>
    </w:p>
    <w:sectPr w:rsidR="00E861DB" w:rsidRPr="00965A92" w:rsidSect="006E0C6B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1440" w:right="864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B50F3" w14:textId="77777777" w:rsidR="00B202E6" w:rsidRDefault="00B202E6" w:rsidP="00546E71">
      <w:r>
        <w:separator/>
      </w:r>
    </w:p>
  </w:endnote>
  <w:endnote w:type="continuationSeparator" w:id="0">
    <w:p w14:paraId="115EB34C" w14:textId="77777777" w:rsidR="00B202E6" w:rsidRDefault="00B202E6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9CE16" w14:textId="77777777" w:rsidR="00B202E6" w:rsidRDefault="00B202E6" w:rsidP="00546E71">
      <w:r>
        <w:separator/>
      </w:r>
    </w:p>
  </w:footnote>
  <w:footnote w:type="continuationSeparator" w:id="0">
    <w:p w14:paraId="2E0DD691" w14:textId="77777777" w:rsidR="00B202E6" w:rsidRDefault="00B202E6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74B50" w14:textId="097BE7FC" w:rsidR="00A72F09" w:rsidRDefault="004D4EFB">
    <w:pPr>
      <w:pStyle w:val="Header"/>
    </w:pPr>
    <w:r>
      <w:tab/>
    </w:r>
    <w:r>
      <w:tab/>
    </w:r>
    <w:r>
      <w:rPr>
        <w:noProof/>
      </w:rPr>
      <w:drawing>
        <wp:inline distT="0" distB="0" distL="0" distR="0" wp14:anchorId="1C82C609" wp14:editId="5FF40575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134070">
    <w:abstractNumId w:val="4"/>
  </w:num>
  <w:num w:numId="2" w16cid:durableId="1170294917">
    <w:abstractNumId w:val="3"/>
  </w:num>
  <w:num w:numId="3" w16cid:durableId="1089353177">
    <w:abstractNumId w:val="0"/>
  </w:num>
  <w:num w:numId="4" w16cid:durableId="524490165">
    <w:abstractNumId w:val="0"/>
    <w:lvlOverride w:ilvl="0">
      <w:startOverride w:val="1"/>
    </w:lvlOverride>
  </w:num>
  <w:num w:numId="5" w16cid:durableId="1948612636">
    <w:abstractNumId w:val="6"/>
  </w:num>
  <w:num w:numId="6" w16cid:durableId="1185902147">
    <w:abstractNumId w:val="7"/>
  </w:num>
  <w:num w:numId="7" w16cid:durableId="1060401552">
    <w:abstractNumId w:val="2"/>
  </w:num>
  <w:num w:numId="8" w16cid:durableId="2109156499">
    <w:abstractNumId w:val="8"/>
  </w:num>
  <w:num w:numId="9" w16cid:durableId="272323648">
    <w:abstractNumId w:val="1"/>
  </w:num>
  <w:num w:numId="10" w16cid:durableId="1815558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010C1"/>
    <w:rsid w:val="000014D8"/>
    <w:rsid w:val="00024A22"/>
    <w:rsid w:val="000427A5"/>
    <w:rsid w:val="00042C91"/>
    <w:rsid w:val="000557F7"/>
    <w:rsid w:val="000722F1"/>
    <w:rsid w:val="000801ED"/>
    <w:rsid w:val="00090915"/>
    <w:rsid w:val="000948FF"/>
    <w:rsid w:val="000A4347"/>
    <w:rsid w:val="000A57E9"/>
    <w:rsid w:val="000A77FF"/>
    <w:rsid w:val="000B224E"/>
    <w:rsid w:val="000B3050"/>
    <w:rsid w:val="000B37D2"/>
    <w:rsid w:val="000B5686"/>
    <w:rsid w:val="000B6FBC"/>
    <w:rsid w:val="000C09F0"/>
    <w:rsid w:val="000C0CEA"/>
    <w:rsid w:val="000C0EE4"/>
    <w:rsid w:val="000C1314"/>
    <w:rsid w:val="000D072B"/>
    <w:rsid w:val="000D25B1"/>
    <w:rsid w:val="000E1F44"/>
    <w:rsid w:val="000F5F31"/>
    <w:rsid w:val="000F7266"/>
    <w:rsid w:val="0012295C"/>
    <w:rsid w:val="00131555"/>
    <w:rsid w:val="001321AA"/>
    <w:rsid w:val="00152716"/>
    <w:rsid w:val="001618D3"/>
    <w:rsid w:val="00162B66"/>
    <w:rsid w:val="00171481"/>
    <w:rsid w:val="00171C90"/>
    <w:rsid w:val="00186018"/>
    <w:rsid w:val="0019651F"/>
    <w:rsid w:val="001A13E0"/>
    <w:rsid w:val="001A2671"/>
    <w:rsid w:val="001A5CBB"/>
    <w:rsid w:val="001B1EFD"/>
    <w:rsid w:val="001B4FED"/>
    <w:rsid w:val="001B519E"/>
    <w:rsid w:val="001C236B"/>
    <w:rsid w:val="001C7578"/>
    <w:rsid w:val="001D57C1"/>
    <w:rsid w:val="0020028C"/>
    <w:rsid w:val="002051B9"/>
    <w:rsid w:val="002117A3"/>
    <w:rsid w:val="0021458A"/>
    <w:rsid w:val="00214950"/>
    <w:rsid w:val="00231980"/>
    <w:rsid w:val="002326D1"/>
    <w:rsid w:val="00246F39"/>
    <w:rsid w:val="00251E04"/>
    <w:rsid w:val="00267242"/>
    <w:rsid w:val="00285B42"/>
    <w:rsid w:val="00291C2D"/>
    <w:rsid w:val="002A46A3"/>
    <w:rsid w:val="002A60B7"/>
    <w:rsid w:val="002B610C"/>
    <w:rsid w:val="002C3744"/>
    <w:rsid w:val="002D37E6"/>
    <w:rsid w:val="002D42A3"/>
    <w:rsid w:val="002D7F67"/>
    <w:rsid w:val="002E5D3B"/>
    <w:rsid w:val="002F5A2B"/>
    <w:rsid w:val="002F6739"/>
    <w:rsid w:val="00302CA1"/>
    <w:rsid w:val="003119CE"/>
    <w:rsid w:val="00313F9D"/>
    <w:rsid w:val="00327F1F"/>
    <w:rsid w:val="00335732"/>
    <w:rsid w:val="00336A07"/>
    <w:rsid w:val="00340D96"/>
    <w:rsid w:val="00352000"/>
    <w:rsid w:val="0035222D"/>
    <w:rsid w:val="003555FD"/>
    <w:rsid w:val="00356144"/>
    <w:rsid w:val="00362386"/>
    <w:rsid w:val="00367121"/>
    <w:rsid w:val="00376C82"/>
    <w:rsid w:val="003829E9"/>
    <w:rsid w:val="003855D4"/>
    <w:rsid w:val="00391D3F"/>
    <w:rsid w:val="00393827"/>
    <w:rsid w:val="003A2038"/>
    <w:rsid w:val="003B629E"/>
    <w:rsid w:val="003D28EB"/>
    <w:rsid w:val="003D6F9A"/>
    <w:rsid w:val="003E68B1"/>
    <w:rsid w:val="003F28DD"/>
    <w:rsid w:val="004006D0"/>
    <w:rsid w:val="0040451B"/>
    <w:rsid w:val="004202DE"/>
    <w:rsid w:val="00433D51"/>
    <w:rsid w:val="00451B8E"/>
    <w:rsid w:val="00454718"/>
    <w:rsid w:val="004603A4"/>
    <w:rsid w:val="0046128E"/>
    <w:rsid w:val="00482E62"/>
    <w:rsid w:val="004A58C2"/>
    <w:rsid w:val="004A7061"/>
    <w:rsid w:val="004B1720"/>
    <w:rsid w:val="004B37F6"/>
    <w:rsid w:val="004D0FA8"/>
    <w:rsid w:val="004D432F"/>
    <w:rsid w:val="004D4EFB"/>
    <w:rsid w:val="004E05B6"/>
    <w:rsid w:val="004E15BB"/>
    <w:rsid w:val="004F251B"/>
    <w:rsid w:val="004F3399"/>
    <w:rsid w:val="005276BB"/>
    <w:rsid w:val="00546E71"/>
    <w:rsid w:val="005517BD"/>
    <w:rsid w:val="00555B23"/>
    <w:rsid w:val="00573CC9"/>
    <w:rsid w:val="00582A65"/>
    <w:rsid w:val="00596200"/>
    <w:rsid w:val="005A115C"/>
    <w:rsid w:val="005A18DD"/>
    <w:rsid w:val="005B54A6"/>
    <w:rsid w:val="005C167B"/>
    <w:rsid w:val="005C61AF"/>
    <w:rsid w:val="005D3238"/>
    <w:rsid w:val="005D3C41"/>
    <w:rsid w:val="005E27CC"/>
    <w:rsid w:val="005E53F3"/>
    <w:rsid w:val="005E794A"/>
    <w:rsid w:val="005F19FA"/>
    <w:rsid w:val="005F1E18"/>
    <w:rsid w:val="005F43BA"/>
    <w:rsid w:val="0060689E"/>
    <w:rsid w:val="00620E42"/>
    <w:rsid w:val="006333CE"/>
    <w:rsid w:val="006433BE"/>
    <w:rsid w:val="00647BEB"/>
    <w:rsid w:val="00651B7D"/>
    <w:rsid w:val="00653B30"/>
    <w:rsid w:val="0066696B"/>
    <w:rsid w:val="00670D2A"/>
    <w:rsid w:val="0067364F"/>
    <w:rsid w:val="00674287"/>
    <w:rsid w:val="00677E29"/>
    <w:rsid w:val="006837CD"/>
    <w:rsid w:val="006A5DE5"/>
    <w:rsid w:val="006B136F"/>
    <w:rsid w:val="006B3EE1"/>
    <w:rsid w:val="006B55DF"/>
    <w:rsid w:val="006C1466"/>
    <w:rsid w:val="006C1C98"/>
    <w:rsid w:val="006D16C3"/>
    <w:rsid w:val="006E0C6B"/>
    <w:rsid w:val="006E1692"/>
    <w:rsid w:val="006F1A74"/>
    <w:rsid w:val="00700F23"/>
    <w:rsid w:val="00703F7E"/>
    <w:rsid w:val="00706891"/>
    <w:rsid w:val="00723CDB"/>
    <w:rsid w:val="00723F61"/>
    <w:rsid w:val="00730754"/>
    <w:rsid w:val="00730BB0"/>
    <w:rsid w:val="00746A6E"/>
    <w:rsid w:val="00752BF9"/>
    <w:rsid w:val="00753C90"/>
    <w:rsid w:val="00762103"/>
    <w:rsid w:val="0076353E"/>
    <w:rsid w:val="00785492"/>
    <w:rsid w:val="007934C2"/>
    <w:rsid w:val="00794348"/>
    <w:rsid w:val="007A338F"/>
    <w:rsid w:val="007C0C5E"/>
    <w:rsid w:val="007C1D10"/>
    <w:rsid w:val="007C3797"/>
    <w:rsid w:val="007D5BAD"/>
    <w:rsid w:val="007E2D67"/>
    <w:rsid w:val="007F2205"/>
    <w:rsid w:val="008008F9"/>
    <w:rsid w:val="00802CB7"/>
    <w:rsid w:val="00806460"/>
    <w:rsid w:val="0081131F"/>
    <w:rsid w:val="00812CBA"/>
    <w:rsid w:val="00814049"/>
    <w:rsid w:val="008218C2"/>
    <w:rsid w:val="0082741C"/>
    <w:rsid w:val="0083302D"/>
    <w:rsid w:val="0084342B"/>
    <w:rsid w:val="00847FA4"/>
    <w:rsid w:val="0085196B"/>
    <w:rsid w:val="008679C7"/>
    <w:rsid w:val="0087196B"/>
    <w:rsid w:val="00875B8D"/>
    <w:rsid w:val="00876DF0"/>
    <w:rsid w:val="00891345"/>
    <w:rsid w:val="00892A24"/>
    <w:rsid w:val="00892C69"/>
    <w:rsid w:val="00894EA1"/>
    <w:rsid w:val="00897D16"/>
    <w:rsid w:val="008A09D0"/>
    <w:rsid w:val="008B7871"/>
    <w:rsid w:val="008D2283"/>
    <w:rsid w:val="008D39AF"/>
    <w:rsid w:val="008D76A9"/>
    <w:rsid w:val="008F1044"/>
    <w:rsid w:val="00902960"/>
    <w:rsid w:val="009105B2"/>
    <w:rsid w:val="00941F7C"/>
    <w:rsid w:val="00950205"/>
    <w:rsid w:val="00965A92"/>
    <w:rsid w:val="00972427"/>
    <w:rsid w:val="00985CAE"/>
    <w:rsid w:val="00990829"/>
    <w:rsid w:val="009937E5"/>
    <w:rsid w:val="009954D8"/>
    <w:rsid w:val="00995792"/>
    <w:rsid w:val="00996C4A"/>
    <w:rsid w:val="009A1863"/>
    <w:rsid w:val="009B0DD7"/>
    <w:rsid w:val="009B2A66"/>
    <w:rsid w:val="009C3794"/>
    <w:rsid w:val="009D7FDD"/>
    <w:rsid w:val="00A06306"/>
    <w:rsid w:val="00A337EE"/>
    <w:rsid w:val="00A47BDE"/>
    <w:rsid w:val="00A70A99"/>
    <w:rsid w:val="00A72F09"/>
    <w:rsid w:val="00A85B29"/>
    <w:rsid w:val="00A85F26"/>
    <w:rsid w:val="00AC02D4"/>
    <w:rsid w:val="00AC2B66"/>
    <w:rsid w:val="00AD049E"/>
    <w:rsid w:val="00AE0D50"/>
    <w:rsid w:val="00AE5DD3"/>
    <w:rsid w:val="00B048D3"/>
    <w:rsid w:val="00B04D2E"/>
    <w:rsid w:val="00B0668C"/>
    <w:rsid w:val="00B119B2"/>
    <w:rsid w:val="00B202E6"/>
    <w:rsid w:val="00B27790"/>
    <w:rsid w:val="00B27F0D"/>
    <w:rsid w:val="00B3563A"/>
    <w:rsid w:val="00B55FB7"/>
    <w:rsid w:val="00B61C82"/>
    <w:rsid w:val="00B65CF0"/>
    <w:rsid w:val="00B65DED"/>
    <w:rsid w:val="00B72E82"/>
    <w:rsid w:val="00B74BF7"/>
    <w:rsid w:val="00B805C3"/>
    <w:rsid w:val="00B81751"/>
    <w:rsid w:val="00B910ED"/>
    <w:rsid w:val="00B93D34"/>
    <w:rsid w:val="00BA016B"/>
    <w:rsid w:val="00BA610A"/>
    <w:rsid w:val="00BB784A"/>
    <w:rsid w:val="00BC7EC2"/>
    <w:rsid w:val="00BD4920"/>
    <w:rsid w:val="00BE3561"/>
    <w:rsid w:val="00BE51A5"/>
    <w:rsid w:val="00BF0F6B"/>
    <w:rsid w:val="00BF2AF9"/>
    <w:rsid w:val="00C02925"/>
    <w:rsid w:val="00C25F9A"/>
    <w:rsid w:val="00C33AB7"/>
    <w:rsid w:val="00C52409"/>
    <w:rsid w:val="00C61F06"/>
    <w:rsid w:val="00C73863"/>
    <w:rsid w:val="00C778F4"/>
    <w:rsid w:val="00CB5C5E"/>
    <w:rsid w:val="00CB5D38"/>
    <w:rsid w:val="00CC1CB4"/>
    <w:rsid w:val="00CE7F36"/>
    <w:rsid w:val="00CF0B9A"/>
    <w:rsid w:val="00D13135"/>
    <w:rsid w:val="00D21A5E"/>
    <w:rsid w:val="00D34160"/>
    <w:rsid w:val="00D40051"/>
    <w:rsid w:val="00D55B33"/>
    <w:rsid w:val="00D57D7B"/>
    <w:rsid w:val="00D65B0E"/>
    <w:rsid w:val="00D824DA"/>
    <w:rsid w:val="00D85411"/>
    <w:rsid w:val="00D90D04"/>
    <w:rsid w:val="00D917E6"/>
    <w:rsid w:val="00D92F02"/>
    <w:rsid w:val="00DD29A1"/>
    <w:rsid w:val="00DF1A8A"/>
    <w:rsid w:val="00DF7B31"/>
    <w:rsid w:val="00E01EA2"/>
    <w:rsid w:val="00E0312D"/>
    <w:rsid w:val="00E03696"/>
    <w:rsid w:val="00E137CD"/>
    <w:rsid w:val="00E25771"/>
    <w:rsid w:val="00E44EBF"/>
    <w:rsid w:val="00E51B1F"/>
    <w:rsid w:val="00E678D0"/>
    <w:rsid w:val="00E861DB"/>
    <w:rsid w:val="00E86643"/>
    <w:rsid w:val="00EA1455"/>
    <w:rsid w:val="00EA4194"/>
    <w:rsid w:val="00EA6658"/>
    <w:rsid w:val="00EC1609"/>
    <w:rsid w:val="00EC6923"/>
    <w:rsid w:val="00ED2A01"/>
    <w:rsid w:val="00ED75D9"/>
    <w:rsid w:val="00ED7878"/>
    <w:rsid w:val="00EE1D71"/>
    <w:rsid w:val="00EF5E70"/>
    <w:rsid w:val="00EF7E6B"/>
    <w:rsid w:val="00F05856"/>
    <w:rsid w:val="00F105E3"/>
    <w:rsid w:val="00F1691C"/>
    <w:rsid w:val="00F173CC"/>
    <w:rsid w:val="00F2302E"/>
    <w:rsid w:val="00F26F81"/>
    <w:rsid w:val="00F54B58"/>
    <w:rsid w:val="00F85248"/>
    <w:rsid w:val="00F9489B"/>
    <w:rsid w:val="00F97DF2"/>
    <w:rsid w:val="00FA2E19"/>
    <w:rsid w:val="00FA51BA"/>
    <w:rsid w:val="00FB4FD5"/>
    <w:rsid w:val="00FB5490"/>
    <w:rsid w:val="00FB5822"/>
    <w:rsid w:val="00FC7502"/>
    <w:rsid w:val="00FD163B"/>
    <w:rsid w:val="00FD3E2B"/>
    <w:rsid w:val="00FE5189"/>
    <w:rsid w:val="00FE63DF"/>
    <w:rsid w:val="00FE6F7F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938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C61A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georgiasouthern.edu/digitaldesign/lab-experiments/lab2?authuser=1" TargetMode="External"/><Relationship Id="rId13" Type="http://schemas.openxmlformats.org/officeDocument/2006/relationships/hyperlink" Target="https://sites.google.com/georgiasouthern.edu/digitaldesign/lab-experiments/lab7?authuser=1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sites.google.com/georgiasouthern.edu/digitaldesign/lab-experiments/lab1?authuser=1" TargetMode="External"/><Relationship Id="rId12" Type="http://schemas.openxmlformats.org/officeDocument/2006/relationships/hyperlink" Target="https://sites.google.com/georgiasouthern.edu/digitaldesign/lab-experiments/lab6?authuser=1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creativecommons.org/licenses/by-nc-sa/4.0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tes.google.com/georgiasouthern.edu/digitaldesign/lab-experiments/lab5?authuser=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hyperlink" Target="https://sites.google.com/georgiasouthern.edu/digitaldesign/lab-experiments/lab4?authuser=1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sites.google.com/georgiasouthern.edu/digitaldesign/lab-experiments/lab3?authuser=1" TargetMode="External"/><Relationship Id="rId14" Type="http://schemas.openxmlformats.org/officeDocument/2006/relationships/hyperlink" Target="http://creativecommons.org/licenses/by-nc-sa/4.0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16</TotalTime>
  <Pages>3</Pages>
  <Words>573</Words>
  <Characters>3337</Characters>
  <Application>Microsoft Office Word</Application>
  <DocSecurity>0</DocSecurity>
  <Lines>58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Mohammad Ahad</cp:lastModifiedBy>
  <cp:revision>5</cp:revision>
  <dcterms:created xsi:type="dcterms:W3CDTF">2023-05-15T18:42:00Z</dcterms:created>
  <dcterms:modified xsi:type="dcterms:W3CDTF">2023-05-15T18:54:00Z</dcterms:modified>
</cp:coreProperties>
</file>